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4AE0D" w14:textId="156C6A96" w:rsidR="00B32E04" w:rsidRPr="007742A6" w:rsidRDefault="004E7AAF" w:rsidP="007742A6">
      <w:pPr>
        <w:pStyle w:val="Heading1"/>
        <w:jc w:val="center"/>
        <w:rPr>
          <w:u w:val="single"/>
        </w:rPr>
      </w:pPr>
      <w:r w:rsidRPr="004E7AAF">
        <w:rPr>
          <w:u w:val="single"/>
        </w:rPr>
        <w:t xml:space="preserve">Tender Reference </w:t>
      </w:r>
    </w:p>
    <w:p w14:paraId="2164052B" w14:textId="5C3EFEFF" w:rsidR="000A6C9F" w:rsidRDefault="007742A6" w:rsidP="0089028C">
      <w:pPr>
        <w:pStyle w:val="Heading2"/>
        <w:numPr>
          <w:ilvl w:val="0"/>
          <w:numId w:val="0"/>
        </w:numPr>
      </w:pPr>
      <w:r>
        <w:t>Contract Examples</w:t>
      </w:r>
    </w:p>
    <w:p w14:paraId="1487DA11" w14:textId="3548CBDA" w:rsidR="005C51C1" w:rsidRDefault="007742A6" w:rsidP="00D67135">
      <w:r>
        <w:t xml:space="preserve">Please complete </w:t>
      </w:r>
      <w:r w:rsidR="00B6299C">
        <w:t>2</w:t>
      </w:r>
      <w:r>
        <w:t xml:space="preserve"> copies of this in addition to your SQ as part of your PQQ response. </w:t>
      </w:r>
    </w:p>
    <w:p w14:paraId="21ECCEE8" w14:textId="4414B47C" w:rsidR="007742A6" w:rsidRDefault="007742A6" w:rsidP="007742A6">
      <w:r>
        <w:t>You must respond to each element:</w:t>
      </w:r>
    </w:p>
    <w:p w14:paraId="14CA59AC" w14:textId="77777777" w:rsidR="007742A6" w:rsidRDefault="007742A6" w:rsidP="007742A6">
      <w:r w:rsidRPr="007742A6">
        <w:rPr>
          <w:b/>
        </w:rPr>
        <w:t>Name of customer</w:t>
      </w:r>
      <w:r>
        <w:t>: [Enter response here]</w:t>
      </w:r>
    </w:p>
    <w:p w14:paraId="31DEE896" w14:textId="77777777" w:rsidR="007742A6" w:rsidRDefault="007742A6" w:rsidP="007742A6">
      <w:r w:rsidRPr="007742A6">
        <w:rPr>
          <w:b/>
        </w:rPr>
        <w:t>Point of contact in customer organisation</w:t>
      </w:r>
      <w:r>
        <w:t>: [Enter response here]</w:t>
      </w:r>
    </w:p>
    <w:p w14:paraId="4F8D98CF" w14:textId="77777777" w:rsidR="007742A6" w:rsidRDefault="007742A6" w:rsidP="007742A6">
      <w:r w:rsidRPr="007742A6">
        <w:rPr>
          <w:b/>
        </w:rPr>
        <w:t>Position in the organisation</w:t>
      </w:r>
      <w:r>
        <w:t>: [Enter response here]</w:t>
      </w:r>
    </w:p>
    <w:p w14:paraId="062C20A2" w14:textId="77777777" w:rsidR="007742A6" w:rsidRDefault="007742A6" w:rsidP="007742A6">
      <w:r w:rsidRPr="007742A6">
        <w:rPr>
          <w:b/>
        </w:rPr>
        <w:t>E-mail address</w:t>
      </w:r>
      <w:r>
        <w:t>: [Enter response here]</w:t>
      </w:r>
    </w:p>
    <w:p w14:paraId="65EC9BC0" w14:textId="77777777" w:rsidR="007742A6" w:rsidRDefault="007742A6" w:rsidP="007742A6">
      <w:r w:rsidRPr="007742A6">
        <w:rPr>
          <w:b/>
        </w:rPr>
        <w:t>Telephone</w:t>
      </w:r>
      <w:r>
        <w:t>: [Enter response here]</w:t>
      </w:r>
    </w:p>
    <w:p w14:paraId="411FF7BB" w14:textId="77777777" w:rsidR="007742A6" w:rsidRDefault="007742A6" w:rsidP="007742A6">
      <w:r w:rsidRPr="007742A6">
        <w:rPr>
          <w:b/>
        </w:rPr>
        <w:t>Form of contract</w:t>
      </w:r>
      <w:r>
        <w:t>: [Enter response here; e.g., JCT, NEC etc.,]</w:t>
      </w:r>
    </w:p>
    <w:p w14:paraId="026F98C1" w14:textId="77777777" w:rsidR="007742A6" w:rsidRDefault="007742A6" w:rsidP="007742A6">
      <w:r w:rsidRPr="007742A6">
        <w:rPr>
          <w:b/>
        </w:rPr>
        <w:t>Contract start date</w:t>
      </w:r>
      <w:r>
        <w:t>: [Enter response here]</w:t>
      </w:r>
    </w:p>
    <w:p w14:paraId="0E43D319" w14:textId="77777777" w:rsidR="007742A6" w:rsidRDefault="007742A6" w:rsidP="007742A6">
      <w:r w:rsidRPr="007742A6">
        <w:rPr>
          <w:b/>
        </w:rPr>
        <w:t>Original contract completion date:</w:t>
      </w:r>
      <w:r>
        <w:t xml:space="preserve"> [Enter response here]</w:t>
      </w:r>
    </w:p>
    <w:p w14:paraId="5B06154A" w14:textId="77777777" w:rsidR="007742A6" w:rsidRDefault="007742A6" w:rsidP="007742A6">
      <w:r w:rsidRPr="007742A6">
        <w:rPr>
          <w:b/>
        </w:rPr>
        <w:t>Actual contract completion date</w:t>
      </w:r>
      <w:r>
        <w:t>: [Enter response here]</w:t>
      </w:r>
    </w:p>
    <w:p w14:paraId="136B9300" w14:textId="77777777" w:rsidR="007742A6" w:rsidRPr="007742A6" w:rsidRDefault="007742A6" w:rsidP="007742A6">
      <w:pPr>
        <w:rPr>
          <w:i/>
        </w:rPr>
      </w:pPr>
      <w:r w:rsidRPr="007742A6">
        <w:rPr>
          <w:i/>
        </w:rPr>
        <w:t>If there are variances between the two please explain why: If the project was not delivered on time please explain why, and the number of weeks early/late against the original programme.</w:t>
      </w:r>
    </w:p>
    <w:p w14:paraId="20F315AF" w14:textId="77777777" w:rsidR="007742A6" w:rsidRDefault="007742A6" w:rsidP="007742A6">
      <w:r w:rsidRPr="007742A6">
        <w:rPr>
          <w:b/>
        </w:rPr>
        <w:t>Original contract value</w:t>
      </w:r>
      <w:r>
        <w:t>: [Enter response here]</w:t>
      </w:r>
    </w:p>
    <w:p w14:paraId="28939445" w14:textId="77777777" w:rsidR="007742A6" w:rsidRDefault="007742A6" w:rsidP="007742A6">
      <w:r w:rsidRPr="007742A6">
        <w:rPr>
          <w:b/>
        </w:rPr>
        <w:t>Final contract value on completion (if different):</w:t>
      </w:r>
      <w:r>
        <w:t xml:space="preserve"> [Enter response here]</w:t>
      </w:r>
    </w:p>
    <w:p w14:paraId="40ABEFA9" w14:textId="3DEA479F" w:rsidR="007742A6" w:rsidRPr="007742A6" w:rsidRDefault="007742A6" w:rsidP="007742A6">
      <w:pPr>
        <w:rPr>
          <w:i/>
        </w:rPr>
      </w:pPr>
      <w:r w:rsidRPr="007742A6">
        <w:rPr>
          <w:i/>
        </w:rPr>
        <w:t xml:space="preserve">If there are variances between the </w:t>
      </w:r>
      <w:r w:rsidR="00B6299C" w:rsidRPr="007742A6">
        <w:rPr>
          <w:i/>
        </w:rPr>
        <w:t>two,</w:t>
      </w:r>
      <w:r w:rsidRPr="007742A6">
        <w:rPr>
          <w:i/>
        </w:rPr>
        <w:t xml:space="preserve"> please explain why. </w:t>
      </w:r>
    </w:p>
    <w:p w14:paraId="1F160302" w14:textId="77777777" w:rsidR="007742A6" w:rsidRDefault="007742A6" w:rsidP="007742A6">
      <w:r w:rsidRPr="007742A6">
        <w:rPr>
          <w:b/>
        </w:rPr>
        <w:t>Containment level</w:t>
      </w:r>
      <w:r>
        <w:t>: [Enter response here]</w:t>
      </w:r>
    </w:p>
    <w:p w14:paraId="644CEA58" w14:textId="11200598" w:rsidR="00297742" w:rsidRDefault="007742A6" w:rsidP="007742A6">
      <w:r w:rsidRPr="007742A6">
        <w:rPr>
          <w:b/>
        </w:rPr>
        <w:t>BREEAM certification achieved (</w:t>
      </w:r>
      <w:r w:rsidR="00CC3064">
        <w:rPr>
          <w:b/>
        </w:rPr>
        <w:t>At least one example must be provided to EXCELLENT rating)</w:t>
      </w:r>
      <w:r w:rsidRPr="007742A6">
        <w:rPr>
          <w:b/>
        </w:rPr>
        <w:t>:</w:t>
      </w:r>
      <w:r>
        <w:t xml:space="preserve"> [Enter response here] </w:t>
      </w:r>
    </w:p>
    <w:p w14:paraId="33121A0C" w14:textId="77777777" w:rsidR="005904CF" w:rsidRPr="005904CF" w:rsidRDefault="005904CF" w:rsidP="005904CF">
      <w:pPr>
        <w:pStyle w:val="Ref-Lvl1"/>
        <w:numPr>
          <w:ilvl w:val="0"/>
          <w:numId w:val="0"/>
        </w:numPr>
        <w:rPr>
          <w:i/>
          <w:color w:val="262626" w:themeColor="text1" w:themeTint="D9"/>
          <w:sz w:val="19"/>
        </w:rPr>
      </w:pPr>
      <w:r w:rsidRPr="005904CF">
        <w:rPr>
          <w:i/>
          <w:color w:val="262626" w:themeColor="text1" w:themeTint="D9"/>
          <w:sz w:val="19"/>
        </w:rPr>
        <w:t>In no more than 500 words please provide a brief description of the contract delivered including evidence as to your technical capability. Your response must detail/evidence the following (as a minimum – but is not limited to):</w:t>
      </w:r>
    </w:p>
    <w:p w14:paraId="587E053E" w14:textId="5FDC94CC" w:rsidR="005904CF" w:rsidRPr="005904CF" w:rsidRDefault="005904CF" w:rsidP="005904CF">
      <w:pPr>
        <w:pStyle w:val="Ref-Lvl1"/>
        <w:numPr>
          <w:ilvl w:val="0"/>
          <w:numId w:val="0"/>
        </w:numPr>
        <w:rPr>
          <w:i/>
          <w:color w:val="262626" w:themeColor="text1" w:themeTint="D9"/>
          <w:sz w:val="19"/>
        </w:rPr>
      </w:pPr>
      <w:r w:rsidRPr="005904CF">
        <w:rPr>
          <w:i/>
          <w:color w:val="262626" w:themeColor="text1" w:themeTint="D9"/>
          <w:sz w:val="19"/>
        </w:rPr>
        <w:t>How you developed the design post-contract to achieve high levels of quality and coordination and to meet client expectations;</w:t>
      </w:r>
    </w:p>
    <w:p w14:paraId="759BEEEA" w14:textId="57A6F5C3" w:rsidR="005904CF" w:rsidRPr="005904CF" w:rsidRDefault="005904CF" w:rsidP="005904CF">
      <w:pPr>
        <w:pStyle w:val="Ref-Lvl1"/>
        <w:numPr>
          <w:ilvl w:val="0"/>
          <w:numId w:val="0"/>
        </w:numPr>
        <w:rPr>
          <w:i/>
          <w:color w:val="262626" w:themeColor="text1" w:themeTint="D9"/>
          <w:sz w:val="19"/>
        </w:rPr>
      </w:pPr>
      <w:r w:rsidRPr="005904CF">
        <w:rPr>
          <w:i/>
          <w:color w:val="262626" w:themeColor="text1" w:themeTint="D9"/>
          <w:sz w:val="19"/>
        </w:rPr>
        <w:t>What approach was taken to achieve the Biological Safety Level and Containment level of the laboratories as set out in the brief, including the commissioning and training.</w:t>
      </w:r>
    </w:p>
    <w:p w14:paraId="7A298D93" w14:textId="3B2F2643" w:rsidR="005904CF" w:rsidRPr="005904CF" w:rsidRDefault="005904CF" w:rsidP="005904CF">
      <w:pPr>
        <w:pStyle w:val="Ref-Lvl1"/>
        <w:numPr>
          <w:ilvl w:val="0"/>
          <w:numId w:val="0"/>
        </w:numPr>
        <w:ind w:left="567" w:hanging="567"/>
        <w:rPr>
          <w:i/>
          <w:color w:val="262626" w:themeColor="text1" w:themeTint="D9"/>
          <w:sz w:val="19"/>
        </w:rPr>
      </w:pPr>
      <w:r w:rsidRPr="005904CF">
        <w:rPr>
          <w:i/>
          <w:color w:val="262626" w:themeColor="text1" w:themeTint="D9"/>
          <w:sz w:val="19"/>
        </w:rPr>
        <w:lastRenderedPageBreak/>
        <w:t>What approach was taken to ensure the scheme finished on time and on budget;</w:t>
      </w:r>
    </w:p>
    <w:p w14:paraId="2729494C" w14:textId="785B0B5F" w:rsidR="005904CF" w:rsidRPr="005904CF" w:rsidRDefault="005904CF" w:rsidP="005904CF">
      <w:pPr>
        <w:pStyle w:val="Ref-Lvl1"/>
        <w:numPr>
          <w:ilvl w:val="0"/>
          <w:numId w:val="0"/>
        </w:numPr>
        <w:ind w:left="567" w:hanging="567"/>
        <w:rPr>
          <w:i/>
          <w:color w:val="262626" w:themeColor="text1" w:themeTint="D9"/>
          <w:sz w:val="19"/>
        </w:rPr>
      </w:pPr>
      <w:r w:rsidRPr="005904CF">
        <w:rPr>
          <w:i/>
          <w:color w:val="262626" w:themeColor="text1" w:themeTint="D9"/>
          <w:sz w:val="19"/>
        </w:rPr>
        <w:t>What approach was taken to ensure the BREEAM Excellent rating (or equivalent) was met.</w:t>
      </w:r>
    </w:p>
    <w:p w14:paraId="4C142BE7" w14:textId="75EDBD0D" w:rsidR="00297742" w:rsidRPr="005904CF" w:rsidRDefault="005904CF" w:rsidP="005904CF">
      <w:pPr>
        <w:pStyle w:val="Ref-Lvl1"/>
        <w:numPr>
          <w:ilvl w:val="0"/>
          <w:numId w:val="0"/>
        </w:numPr>
        <w:rPr>
          <w:i/>
          <w:color w:val="262626" w:themeColor="text1" w:themeTint="D9"/>
          <w:sz w:val="19"/>
        </w:rPr>
      </w:pPr>
      <w:r w:rsidRPr="005904CF">
        <w:rPr>
          <w:i/>
          <w:color w:val="262626" w:themeColor="text1" w:themeTint="D9"/>
          <w:sz w:val="19"/>
        </w:rPr>
        <w:t>Images/sketches may be included by clearly labelled/file named attachment.</w:t>
      </w:r>
    </w:p>
    <w:p w14:paraId="3CE50F0A" w14:textId="77777777" w:rsidR="00297742" w:rsidRPr="005904CF" w:rsidRDefault="00297742" w:rsidP="00297742">
      <w:pPr>
        <w:pStyle w:val="Ref-Lvl1"/>
        <w:numPr>
          <w:ilvl w:val="0"/>
          <w:numId w:val="0"/>
        </w:numPr>
        <w:rPr>
          <w:i/>
          <w:color w:val="262626" w:themeColor="text1" w:themeTint="D9"/>
          <w:sz w:val="19"/>
        </w:rPr>
      </w:pPr>
      <w:bookmarkStart w:id="0" w:name="_GoBack"/>
      <w:bookmarkEnd w:id="0"/>
    </w:p>
    <w:sectPr w:rsidR="00297742" w:rsidRPr="005904CF" w:rsidSect="00A4616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98" w:right="849" w:bottom="567" w:left="851" w:header="0" w:footer="0" w:gutter="0"/>
      <w:cols w:space="84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7DA2B" w14:textId="77777777" w:rsidR="000F0259" w:rsidRDefault="000F0259" w:rsidP="00075D7F">
      <w:r>
        <w:separator/>
      </w:r>
    </w:p>
  </w:endnote>
  <w:endnote w:type="continuationSeparator" w:id="0">
    <w:p w14:paraId="45F34906" w14:textId="77777777" w:rsidR="000F0259" w:rsidRDefault="000F0259" w:rsidP="0007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charset w:val="00"/>
    <w:family w:val="auto"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charset w:val="00"/>
    <w:family w:val="auto"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4FB48" w14:textId="77777777" w:rsidR="00732F77" w:rsidRDefault="00732F77">
    <w:pPr>
      <w:pStyle w:val="Footer"/>
    </w:pPr>
    <w:r>
      <w:rPr>
        <w:noProof/>
      </w:rPr>
      <w:drawing>
        <wp:anchor distT="0" distB="0" distL="114300" distR="114300" simplePos="0" relativeHeight="251720704" behindDoc="0" locked="0" layoutInCell="1" allowOverlap="1" wp14:anchorId="2642E4A4" wp14:editId="6F4A3008">
          <wp:simplePos x="0" y="0"/>
          <wp:positionH relativeFrom="margin">
            <wp:align>left</wp:align>
          </wp:positionH>
          <wp:positionV relativeFrom="paragraph">
            <wp:posOffset>-152400</wp:posOffset>
          </wp:positionV>
          <wp:extent cx="1962150" cy="666115"/>
          <wp:effectExtent l="0" t="0" r="0" b="635"/>
          <wp:wrapNone/>
          <wp:docPr id="11" name="Picture 11" descr="NEW ER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ER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4F2F4" w14:textId="77777777" w:rsidR="00577FC8" w:rsidRDefault="00577FC8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4DF968A3" w14:textId="77777777" w:rsidR="00660C95" w:rsidRDefault="00B66364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  <w:r>
      <w:rPr>
        <w:b/>
        <w:color w:val="7F7F7F" w:themeColor="text1" w:themeTint="80"/>
        <w:sz w:val="14"/>
        <w:szCs w:val="16"/>
      </w:rPr>
      <w:t xml:space="preserve">Page </w:t>
    </w:r>
    <w:r w:rsidR="00510E88" w:rsidRPr="00E047CF">
      <w:rPr>
        <w:b/>
        <w:color w:val="7F7F7F" w:themeColor="text1" w:themeTint="80"/>
        <w:sz w:val="14"/>
        <w:szCs w:val="16"/>
      </w:rPr>
      <w:fldChar w:fldCharType="begin"/>
    </w:r>
    <w:r w:rsidR="00660C95" w:rsidRPr="00E047CF">
      <w:rPr>
        <w:b/>
        <w:color w:val="7F7F7F" w:themeColor="text1" w:themeTint="80"/>
        <w:sz w:val="14"/>
        <w:szCs w:val="16"/>
      </w:rPr>
      <w:instrText xml:space="preserve"> PAGE   \* MERGEFORMAT </w:instrText>
    </w:r>
    <w:r w:rsidR="00510E88" w:rsidRPr="00E047CF">
      <w:rPr>
        <w:b/>
        <w:color w:val="7F7F7F" w:themeColor="text1" w:themeTint="80"/>
        <w:sz w:val="14"/>
        <w:szCs w:val="16"/>
      </w:rPr>
      <w:fldChar w:fldCharType="separate"/>
    </w:r>
    <w:r w:rsidR="00B82AC7">
      <w:rPr>
        <w:b/>
        <w:noProof/>
        <w:color w:val="7F7F7F" w:themeColor="text1" w:themeTint="80"/>
        <w:sz w:val="14"/>
        <w:szCs w:val="16"/>
      </w:rPr>
      <w:t>5</w:t>
    </w:r>
    <w:r w:rsidR="00510E88" w:rsidRPr="00E047CF">
      <w:rPr>
        <w:b/>
        <w:color w:val="7F7F7F" w:themeColor="text1" w:themeTint="80"/>
        <w:sz w:val="14"/>
        <w:szCs w:val="16"/>
      </w:rPr>
      <w:fldChar w:fldCharType="end"/>
    </w:r>
    <w:r w:rsidR="00660C95" w:rsidRPr="00E047CF">
      <w:rPr>
        <w:b/>
        <w:color w:val="7F7F7F" w:themeColor="text1" w:themeTint="80"/>
        <w:sz w:val="14"/>
        <w:szCs w:val="16"/>
      </w:rPr>
      <w:t xml:space="preserve"> </w:t>
    </w:r>
    <w:r w:rsidR="00660C95">
      <w:rPr>
        <w:b/>
        <w:color w:val="7F7F7F" w:themeColor="text1" w:themeTint="80"/>
        <w:sz w:val="14"/>
        <w:szCs w:val="16"/>
      </w:rPr>
      <w:t>/</w:t>
    </w:r>
    <w:r w:rsidR="00660C95" w:rsidRPr="00E047CF">
      <w:rPr>
        <w:b/>
        <w:color w:val="7F7F7F" w:themeColor="text1" w:themeTint="80"/>
        <w:sz w:val="14"/>
        <w:szCs w:val="16"/>
      </w:rPr>
      <w:t xml:space="preserve"> </w:t>
    </w:r>
    <w:r w:rsidR="00510E88" w:rsidRPr="00E047CF">
      <w:rPr>
        <w:b/>
        <w:color w:val="7F7F7F" w:themeColor="text1" w:themeTint="80"/>
        <w:sz w:val="14"/>
        <w:szCs w:val="16"/>
      </w:rPr>
      <w:fldChar w:fldCharType="begin"/>
    </w:r>
    <w:r w:rsidR="00660C95" w:rsidRPr="00E047CF">
      <w:rPr>
        <w:b/>
        <w:color w:val="7F7F7F" w:themeColor="text1" w:themeTint="80"/>
        <w:sz w:val="14"/>
        <w:szCs w:val="16"/>
      </w:rPr>
      <w:instrText xml:space="preserve"> NUMPAGES  </w:instrText>
    </w:r>
    <w:r w:rsidR="00510E88" w:rsidRPr="00E047CF">
      <w:rPr>
        <w:b/>
        <w:color w:val="7F7F7F" w:themeColor="text1" w:themeTint="80"/>
        <w:sz w:val="14"/>
        <w:szCs w:val="16"/>
      </w:rPr>
      <w:fldChar w:fldCharType="separate"/>
    </w:r>
    <w:r w:rsidR="00B82AC7">
      <w:rPr>
        <w:b/>
        <w:noProof/>
        <w:color w:val="7F7F7F" w:themeColor="text1" w:themeTint="80"/>
        <w:sz w:val="14"/>
        <w:szCs w:val="16"/>
      </w:rPr>
      <w:t>5</w:t>
    </w:r>
    <w:r w:rsidR="00510E88" w:rsidRPr="00E047CF">
      <w:rPr>
        <w:b/>
        <w:color w:val="7F7F7F" w:themeColor="text1" w:themeTint="80"/>
        <w:sz w:val="14"/>
        <w:szCs w:val="16"/>
      </w:rPr>
      <w:fldChar w:fldCharType="end"/>
    </w:r>
  </w:p>
  <w:p w14:paraId="74300190" w14:textId="77777777" w:rsidR="00BA2E5B" w:rsidRDefault="00BA2E5B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70B8F509" w14:textId="58236D5D" w:rsidR="00577FC8" w:rsidRDefault="00C44EAE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  <w:r w:rsidRPr="00C44EAE">
      <w:rPr>
        <w:b/>
        <w:noProof/>
        <w:color w:val="7F7F7F" w:themeColor="text1" w:themeTint="80"/>
        <w:sz w:val="14"/>
        <w:szCs w:val="16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2467F191" wp14:editId="5405C57C">
              <wp:simplePos x="0" y="0"/>
              <wp:positionH relativeFrom="margin">
                <wp:posOffset>-90152</wp:posOffset>
              </wp:positionH>
              <wp:positionV relativeFrom="paragraph">
                <wp:posOffset>105410</wp:posOffset>
              </wp:positionV>
              <wp:extent cx="4213225" cy="318770"/>
              <wp:effectExtent l="0" t="1270" r="0" b="3810"/>
              <wp:wrapNone/>
              <wp:docPr id="8" name="Text 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3225" cy="318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7F0B11" w14:textId="77777777" w:rsidR="00C44EAE" w:rsidRPr="00C44EAE" w:rsidRDefault="00C44EAE" w:rsidP="00C44EAE">
                          <w:pPr>
                            <w:pStyle w:val="BasicParagraph"/>
                            <w:rPr>
                              <w:rFonts w:ascii="Arial" w:hAnsi="Arial" w:cs="Arial"/>
                              <w:sz w:val="12"/>
                            </w:rPr>
                          </w:pPr>
                          <w:r w:rsidRPr="00C44EAE">
                            <w:rPr>
                              <w:rFonts w:ascii="Arial" w:hAnsi="Arial" w:cs="Arial"/>
                              <w:b/>
                              <w:color w:val="005190"/>
                              <w:sz w:val="12"/>
                            </w:rPr>
                            <w:t>Head Office:</w:t>
                          </w:r>
                          <w:r w:rsidRPr="00C44EAE">
                            <w:rPr>
                              <w:rFonts w:ascii="Arial" w:hAnsi="Arial" w:cs="Arial"/>
                              <w:sz w:val="12"/>
                            </w:rPr>
                            <w:t xml:space="preserve"> CPI, Wilton Centre, Wilton, Redcar, Cleveland, TS10 4RF, UNITED KINGDOM</w:t>
                          </w:r>
                        </w:p>
                        <w:p w14:paraId="7DD86649" w14:textId="77777777" w:rsidR="00C44EAE" w:rsidRPr="00C44EAE" w:rsidRDefault="00C44EAE" w:rsidP="00C44EAE">
                          <w:pPr>
                            <w:pStyle w:val="BasicParagraph"/>
                            <w:tabs>
                              <w:tab w:val="left" w:pos="1560"/>
                              <w:tab w:val="left" w:pos="3119"/>
                            </w:tabs>
                            <w:rPr>
                              <w:rFonts w:ascii="Arial" w:hAnsi="Arial" w:cs="Arial"/>
                              <w:sz w:val="12"/>
                              <w:lang w:val="fr-FR"/>
                            </w:rPr>
                          </w:pPr>
                          <w:r w:rsidRPr="00C44EAE">
                            <w:rPr>
                              <w:rFonts w:ascii="Arial" w:hAnsi="Arial" w:cs="Arial"/>
                              <w:b/>
                              <w:color w:val="005190"/>
                              <w:sz w:val="12"/>
                              <w:lang w:val="fr-FR"/>
                            </w:rPr>
                            <w:t>Tel:</w:t>
                          </w:r>
                          <w:r w:rsidRPr="00C44EAE">
                            <w:rPr>
                              <w:rFonts w:ascii="Arial" w:hAnsi="Arial" w:cs="Arial"/>
                              <w:sz w:val="12"/>
                              <w:lang w:val="fr-FR"/>
                            </w:rPr>
                            <w:t xml:space="preserve"> +44 (0)1642 455 340</w:t>
                          </w:r>
                          <w:r w:rsidRPr="00C44EAE">
                            <w:rPr>
                              <w:rFonts w:ascii="Arial" w:hAnsi="Arial" w:cs="Arial"/>
                              <w:sz w:val="12"/>
                              <w:lang w:val="fr-FR"/>
                            </w:rPr>
                            <w:tab/>
                          </w:r>
                          <w:r w:rsidRPr="00C44EAE">
                            <w:rPr>
                              <w:rFonts w:ascii="Arial" w:hAnsi="Arial" w:cs="Arial"/>
                              <w:b/>
                              <w:color w:val="005190"/>
                              <w:sz w:val="12"/>
                              <w:lang w:val="fr-FR"/>
                            </w:rPr>
                            <w:t>Email:</w:t>
                          </w:r>
                          <w:r w:rsidRPr="00C44EAE">
                            <w:rPr>
                              <w:rFonts w:ascii="Arial" w:hAnsi="Arial" w:cs="Arial"/>
                              <w:sz w:val="12"/>
                              <w:lang w:val="fr-FR"/>
                            </w:rPr>
                            <w:t xml:space="preserve"> info@uk-cpi.com</w:t>
                          </w:r>
                          <w:r w:rsidRPr="00C44EAE">
                            <w:rPr>
                              <w:rFonts w:ascii="Arial" w:hAnsi="Arial" w:cs="Arial"/>
                              <w:b/>
                              <w:sz w:val="12"/>
                              <w:lang w:val="fr-FR"/>
                            </w:rPr>
                            <w:tab/>
                          </w:r>
                          <w:r w:rsidRPr="00C44EAE">
                            <w:rPr>
                              <w:rFonts w:ascii="Arial" w:hAnsi="Arial" w:cs="Arial"/>
                              <w:b/>
                              <w:color w:val="005190"/>
                              <w:sz w:val="12"/>
                              <w:lang w:val="fr-FR"/>
                            </w:rPr>
                            <w:t>Web:</w:t>
                          </w:r>
                          <w:r w:rsidRPr="00C44EAE">
                            <w:rPr>
                              <w:rFonts w:ascii="Arial" w:hAnsi="Arial" w:cs="Arial"/>
                              <w:sz w:val="12"/>
                              <w:lang w:val="fr-FR"/>
                            </w:rPr>
                            <w:t xml:space="preserve"> www.uk-cpi.com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7F191" id="_x0000_t202" coordsize="21600,21600" o:spt="202" path="m,l,21600r21600,l21600,xe">
              <v:stroke joinstyle="miter"/>
              <v:path gradientshapeok="t" o:connecttype="rect"/>
            </v:shapetype>
            <v:shape id="Text Box 72" o:spid="_x0000_s1026" type="#_x0000_t202" style="position:absolute;left:0;text-align:left;margin-left:-7.1pt;margin-top:8.3pt;width:331.75pt;height:25.1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" filled="f" stroked="f">
              <v:textbox>
                <w:txbxContent>
                  <w:p w14:paraId="2D7F0B11" w14:textId="77777777" w:rsidR="00C44EAE" w:rsidRPr="00C44EAE" w:rsidRDefault="00C44EAE" w:rsidP="00C44EAE">
                    <w:pPr>
                      <w:pStyle w:val="BasicParagraph"/>
                      <w:rPr>
                        <w:rFonts w:ascii="Arial" w:hAnsi="Arial" w:cs="Arial"/>
                        <w:sz w:val="12"/>
                      </w:rPr>
                    </w:pPr>
                    <w:r w:rsidRPr="00C44EAE">
                      <w:rPr>
                        <w:rFonts w:ascii="Arial" w:hAnsi="Arial" w:cs="Arial"/>
                        <w:b/>
                        <w:color w:val="005190"/>
                        <w:sz w:val="12"/>
                      </w:rPr>
                      <w:t>Head Office:</w:t>
                    </w:r>
                    <w:r w:rsidRPr="00C44EAE">
                      <w:rPr>
                        <w:rFonts w:ascii="Arial" w:hAnsi="Arial" w:cs="Arial"/>
                        <w:sz w:val="12"/>
                      </w:rPr>
                      <w:t xml:space="preserve"> CPI, Wilton Centre, Wilton, Redcar, Cleveland, TS10 4RF, UNITED KINGDOM</w:t>
                    </w:r>
                  </w:p>
                  <w:p w14:paraId="7DD86649" w14:textId="77777777" w:rsidR="00C44EAE" w:rsidRPr="00C44EAE" w:rsidRDefault="00C44EAE" w:rsidP="00C44EAE">
                    <w:pPr>
                      <w:pStyle w:val="BasicParagraph"/>
                      <w:tabs>
                        <w:tab w:val="left" w:pos="1560"/>
                        <w:tab w:val="left" w:pos="3119"/>
                      </w:tabs>
                      <w:rPr>
                        <w:rFonts w:ascii="Arial" w:hAnsi="Arial" w:cs="Arial"/>
                        <w:sz w:val="12"/>
                        <w:lang w:val="fr-FR"/>
                      </w:rPr>
                    </w:pPr>
                    <w:r w:rsidRPr="00C44EAE">
                      <w:rPr>
                        <w:rFonts w:ascii="Arial" w:hAnsi="Arial" w:cs="Arial"/>
                        <w:b/>
                        <w:color w:val="005190"/>
                        <w:sz w:val="12"/>
                        <w:lang w:val="fr-FR"/>
                      </w:rPr>
                      <w:t>Tel:</w:t>
                    </w:r>
                    <w:r w:rsidRPr="00C44EAE">
                      <w:rPr>
                        <w:rFonts w:ascii="Arial" w:hAnsi="Arial" w:cs="Arial"/>
                        <w:sz w:val="12"/>
                        <w:lang w:val="fr-FR"/>
                      </w:rPr>
                      <w:t xml:space="preserve"> +44 (0)1642 455 340</w:t>
                    </w:r>
                    <w:r w:rsidRPr="00C44EAE">
                      <w:rPr>
                        <w:rFonts w:ascii="Arial" w:hAnsi="Arial" w:cs="Arial"/>
                        <w:sz w:val="12"/>
                        <w:lang w:val="fr-FR"/>
                      </w:rPr>
                      <w:tab/>
                    </w:r>
                    <w:r w:rsidRPr="00C44EAE">
                      <w:rPr>
                        <w:rFonts w:ascii="Arial" w:hAnsi="Arial" w:cs="Arial"/>
                        <w:b/>
                        <w:color w:val="005190"/>
                        <w:sz w:val="12"/>
                        <w:lang w:val="fr-FR"/>
                      </w:rPr>
                      <w:t>Email:</w:t>
                    </w:r>
                    <w:r w:rsidRPr="00C44EAE">
                      <w:rPr>
                        <w:rFonts w:ascii="Arial" w:hAnsi="Arial" w:cs="Arial"/>
                        <w:sz w:val="12"/>
                        <w:lang w:val="fr-FR"/>
                      </w:rPr>
                      <w:t xml:space="preserve"> info@uk-cpi.com</w:t>
                    </w:r>
                    <w:r w:rsidRPr="00C44EAE">
                      <w:rPr>
                        <w:rFonts w:ascii="Arial" w:hAnsi="Arial" w:cs="Arial"/>
                        <w:b/>
                        <w:sz w:val="12"/>
                        <w:lang w:val="fr-FR"/>
                      </w:rPr>
                      <w:tab/>
                    </w:r>
                    <w:r w:rsidRPr="00C44EAE">
                      <w:rPr>
                        <w:rFonts w:ascii="Arial" w:hAnsi="Arial" w:cs="Arial"/>
                        <w:b/>
                        <w:color w:val="005190"/>
                        <w:sz w:val="12"/>
                        <w:lang w:val="fr-FR"/>
                      </w:rPr>
                      <w:t>Web:</w:t>
                    </w:r>
                    <w:r w:rsidRPr="00C44EAE">
                      <w:rPr>
                        <w:rFonts w:ascii="Arial" w:hAnsi="Arial" w:cs="Arial"/>
                        <w:sz w:val="12"/>
                        <w:lang w:val="fr-FR"/>
                      </w:rPr>
                      <w:t xml:space="preserve"> www.uk-cpi.com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C4178">
      <w:rPr>
        <w:b/>
        <w:noProof/>
        <w:color w:val="005190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0C21958D" wp14:editId="7C75F64B">
              <wp:simplePos x="0" y="0"/>
              <wp:positionH relativeFrom="leftMargin">
                <wp:posOffset>539750</wp:posOffset>
              </wp:positionH>
              <wp:positionV relativeFrom="paragraph">
                <wp:posOffset>19050</wp:posOffset>
              </wp:positionV>
              <wp:extent cx="6475095" cy="0"/>
              <wp:effectExtent l="6350" t="9525" r="5080" b="9525"/>
              <wp:wrapNone/>
              <wp:docPr id="7" name="AutoShap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50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724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4" o:spid="_x0000_s1026" type="#_x0000_t32" style="position:absolute;margin-left:42.5pt;margin-top:1.5pt;width:509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" strokecolor="gray [1629]">
              <w10:wrap anchorx="margin"/>
            </v:shape>
          </w:pict>
        </mc:Fallback>
      </mc:AlternateContent>
    </w:r>
  </w:p>
  <w:p w14:paraId="029D40B3" w14:textId="573613DD" w:rsidR="007756D4" w:rsidRDefault="00C44EAE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  <w:r w:rsidRPr="00C44EAE">
      <w:rPr>
        <w:b/>
        <w:noProof/>
        <w:color w:val="7F7F7F" w:themeColor="text1" w:themeTint="80"/>
        <w:sz w:val="14"/>
        <w:szCs w:val="16"/>
      </w:rPr>
      <w:drawing>
        <wp:anchor distT="0" distB="0" distL="114300" distR="114300" simplePos="0" relativeHeight="251727872" behindDoc="0" locked="0" layoutInCell="1" allowOverlap="1" wp14:anchorId="189C72D3" wp14:editId="7209B5B7">
          <wp:simplePos x="0" y="0"/>
          <wp:positionH relativeFrom="column">
            <wp:posOffset>5236210</wp:posOffset>
          </wp:positionH>
          <wp:positionV relativeFrom="paragraph">
            <wp:posOffset>62865</wp:posOffset>
          </wp:positionV>
          <wp:extent cx="541655" cy="179705"/>
          <wp:effectExtent l="19050" t="0" r="0" b="0"/>
          <wp:wrapNone/>
          <wp:docPr id="1" name="Picture 1" descr="\\cpi03-fs01.uk-cpi.com\users$\craig.edwards\CPI\CPI Presentation Template\Resources\CatapultLogo_CPI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pi03-fs01.uk-cpi.com\users$\craig.edwards\CPI\CPI Presentation Template\Resources\CatapultLogo_CPIBlue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1655" cy="179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44EAE">
      <w:rPr>
        <w:b/>
        <w:noProof/>
        <w:color w:val="7F7F7F" w:themeColor="text1" w:themeTint="80"/>
        <w:sz w:val="14"/>
        <w:szCs w:val="16"/>
      </w:rPr>
      <w:drawing>
        <wp:anchor distT="0" distB="0" distL="114300" distR="114300" simplePos="0" relativeHeight="251728896" behindDoc="0" locked="0" layoutInCell="1" allowOverlap="1" wp14:anchorId="71C3F3B9" wp14:editId="36584FAF">
          <wp:simplePos x="0" y="0"/>
          <wp:positionH relativeFrom="column">
            <wp:posOffset>5923915</wp:posOffset>
          </wp:positionH>
          <wp:positionV relativeFrom="paragraph">
            <wp:posOffset>13970</wp:posOffset>
          </wp:positionV>
          <wp:extent cx="553720" cy="254635"/>
          <wp:effectExtent l="0" t="0" r="5080" b="0"/>
          <wp:wrapNone/>
          <wp:docPr id="4" name="Picture 7" descr="\\cpi03-fs01.uk-cpi.com\users$\craig.edwards\CPI\Re-brand\CPI_NewLogo_BlueGr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cpi03-fs01.uk-cpi.com\users$\craig.edwards\CPI\Re-brand\CPI_NewLogo_BlueGrey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3720" cy="254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EAE">
      <w:rPr>
        <w:b/>
        <w:noProof/>
        <w:color w:val="7F7F7F" w:themeColor="text1" w:themeTint="80"/>
        <w:sz w:val="14"/>
        <w:szCs w:val="16"/>
      </w:rPr>
      <w:drawing>
        <wp:anchor distT="0" distB="0" distL="114300" distR="114300" simplePos="0" relativeHeight="251729920" behindDoc="0" locked="0" layoutInCell="1" allowOverlap="1" wp14:anchorId="4D625C1E" wp14:editId="74F5BBEC">
          <wp:simplePos x="0" y="0"/>
          <wp:positionH relativeFrom="column">
            <wp:posOffset>4384675</wp:posOffset>
          </wp:positionH>
          <wp:positionV relativeFrom="page">
            <wp:posOffset>10115183</wp:posOffset>
          </wp:positionV>
          <wp:extent cx="699135" cy="171450"/>
          <wp:effectExtent l="0" t="0" r="0" b="0"/>
          <wp:wrapNone/>
          <wp:docPr id="12" name="Picture 12" descr="F:\Stock Assets\Branding, Icons and Imagery\ERDF\ERDF logos\Landscape\LogoERDF_Col_Landsca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ock Assets\Branding, Icons and Imagery\ERDF\ERDF logos\Landscape\LogoERDF_Col_Landscape.jp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637"/>
                  <a:stretch/>
                </pic:blipFill>
                <pic:spPr bwMode="auto">
                  <a:xfrm>
                    <a:off x="0" y="0"/>
                    <a:ext cx="69913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C7D231" w14:textId="67F162C8" w:rsidR="007756D4" w:rsidRDefault="007756D4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3DD7805D" w14:textId="77777777" w:rsidR="00B66364" w:rsidRDefault="00B66364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0F64431C" w14:textId="77777777" w:rsidR="00B66364" w:rsidRDefault="00B66364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146F3C0D" w14:textId="77777777" w:rsidR="007756D4" w:rsidRPr="00E047CF" w:rsidRDefault="007756D4" w:rsidP="00B66364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0A5F7F04" w14:textId="77777777" w:rsidR="00660C95" w:rsidRPr="007617AE" w:rsidRDefault="00660C95" w:rsidP="00577FC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ED338" w14:textId="77777777" w:rsidR="00BA2E5B" w:rsidRDefault="00BA2E5B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6B49F9A3" w14:textId="77777777" w:rsidR="00BA2E5B" w:rsidRDefault="00BA2E5B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  <w:r>
      <w:rPr>
        <w:b/>
        <w:color w:val="7F7F7F" w:themeColor="text1" w:themeTint="80"/>
        <w:sz w:val="14"/>
        <w:szCs w:val="16"/>
      </w:rPr>
      <w:t xml:space="preserve">Page </w:t>
    </w:r>
    <w:r w:rsidR="00510E88" w:rsidRPr="00E047CF">
      <w:rPr>
        <w:b/>
        <w:color w:val="7F7F7F" w:themeColor="text1" w:themeTint="80"/>
        <w:sz w:val="14"/>
        <w:szCs w:val="16"/>
      </w:rPr>
      <w:fldChar w:fldCharType="begin"/>
    </w:r>
    <w:r w:rsidRPr="00E047CF">
      <w:rPr>
        <w:b/>
        <w:color w:val="7F7F7F" w:themeColor="text1" w:themeTint="80"/>
        <w:sz w:val="14"/>
        <w:szCs w:val="16"/>
      </w:rPr>
      <w:instrText xml:space="preserve"> PAGE   \* MERGEFORMAT </w:instrText>
    </w:r>
    <w:r w:rsidR="00510E88" w:rsidRPr="00E047CF">
      <w:rPr>
        <w:b/>
        <w:color w:val="7F7F7F" w:themeColor="text1" w:themeTint="80"/>
        <w:sz w:val="14"/>
        <w:szCs w:val="16"/>
      </w:rPr>
      <w:fldChar w:fldCharType="separate"/>
    </w:r>
    <w:r w:rsidR="00A46165">
      <w:rPr>
        <w:b/>
        <w:noProof/>
        <w:color w:val="7F7F7F" w:themeColor="text1" w:themeTint="80"/>
        <w:sz w:val="14"/>
        <w:szCs w:val="16"/>
      </w:rPr>
      <w:t>1</w:t>
    </w:r>
    <w:r w:rsidR="00510E88" w:rsidRPr="00E047CF">
      <w:rPr>
        <w:b/>
        <w:color w:val="7F7F7F" w:themeColor="text1" w:themeTint="80"/>
        <w:sz w:val="14"/>
        <w:szCs w:val="16"/>
      </w:rPr>
      <w:fldChar w:fldCharType="end"/>
    </w:r>
    <w:r w:rsidRPr="00E047CF">
      <w:rPr>
        <w:b/>
        <w:color w:val="7F7F7F" w:themeColor="text1" w:themeTint="80"/>
        <w:sz w:val="14"/>
        <w:szCs w:val="16"/>
      </w:rPr>
      <w:t xml:space="preserve"> </w:t>
    </w:r>
    <w:r>
      <w:rPr>
        <w:b/>
        <w:color w:val="7F7F7F" w:themeColor="text1" w:themeTint="80"/>
        <w:sz w:val="14"/>
        <w:szCs w:val="16"/>
      </w:rPr>
      <w:t>/</w:t>
    </w:r>
    <w:r w:rsidRPr="00E047CF">
      <w:rPr>
        <w:b/>
        <w:color w:val="7F7F7F" w:themeColor="text1" w:themeTint="80"/>
        <w:sz w:val="14"/>
        <w:szCs w:val="16"/>
      </w:rPr>
      <w:t xml:space="preserve"> </w:t>
    </w:r>
    <w:r w:rsidR="00510E88" w:rsidRPr="00E047CF">
      <w:rPr>
        <w:b/>
        <w:color w:val="7F7F7F" w:themeColor="text1" w:themeTint="80"/>
        <w:sz w:val="14"/>
        <w:szCs w:val="16"/>
      </w:rPr>
      <w:fldChar w:fldCharType="begin"/>
    </w:r>
    <w:r w:rsidRPr="00E047CF">
      <w:rPr>
        <w:b/>
        <w:color w:val="7F7F7F" w:themeColor="text1" w:themeTint="80"/>
        <w:sz w:val="14"/>
        <w:szCs w:val="16"/>
      </w:rPr>
      <w:instrText xml:space="preserve"> NUMPAGES  </w:instrText>
    </w:r>
    <w:r w:rsidR="00510E88" w:rsidRPr="00E047CF">
      <w:rPr>
        <w:b/>
        <w:color w:val="7F7F7F" w:themeColor="text1" w:themeTint="80"/>
        <w:sz w:val="14"/>
        <w:szCs w:val="16"/>
      </w:rPr>
      <w:fldChar w:fldCharType="separate"/>
    </w:r>
    <w:r w:rsidR="00A46165">
      <w:rPr>
        <w:b/>
        <w:noProof/>
        <w:color w:val="7F7F7F" w:themeColor="text1" w:themeTint="80"/>
        <w:sz w:val="14"/>
        <w:szCs w:val="16"/>
      </w:rPr>
      <w:t>8</w:t>
    </w:r>
    <w:r w:rsidR="00510E88" w:rsidRPr="00E047CF">
      <w:rPr>
        <w:b/>
        <w:color w:val="7F7F7F" w:themeColor="text1" w:themeTint="80"/>
        <w:sz w:val="14"/>
        <w:szCs w:val="16"/>
      </w:rPr>
      <w:fldChar w:fldCharType="end"/>
    </w:r>
  </w:p>
  <w:p w14:paraId="0FFACA72" w14:textId="77777777" w:rsidR="00BA2E5B" w:rsidRDefault="00BA2E5B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23351E01" w14:textId="77777777" w:rsidR="00BA2E5B" w:rsidRDefault="004C4178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  <w:r>
      <w:rPr>
        <w:b/>
        <w:noProof/>
        <w:color w:val="005190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4FEB73B" wp14:editId="0AC80038">
              <wp:simplePos x="0" y="0"/>
              <wp:positionH relativeFrom="leftMargin">
                <wp:posOffset>539750</wp:posOffset>
              </wp:positionH>
              <wp:positionV relativeFrom="paragraph">
                <wp:posOffset>19050</wp:posOffset>
              </wp:positionV>
              <wp:extent cx="6475095" cy="0"/>
              <wp:effectExtent l="6350" t="9525" r="5080" b="9525"/>
              <wp:wrapNone/>
              <wp:docPr id="5" name="AutoShap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50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350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0" o:spid="_x0000_s1026" type="#_x0000_t32" style="position:absolute;margin-left:42.5pt;margin-top:1.5pt;width:509.8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" strokecolor="gray [1629]">
              <w10:wrap anchorx="margin"/>
            </v:shape>
          </w:pict>
        </mc:Fallback>
      </mc:AlternateContent>
    </w:r>
  </w:p>
  <w:p w14:paraId="47CCD4BE" w14:textId="77777777" w:rsidR="00BA2E5B" w:rsidRDefault="00732F77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35BD1725" wp14:editId="322DC620">
              <wp:simplePos x="0" y="0"/>
              <wp:positionH relativeFrom="margin">
                <wp:posOffset>-92709</wp:posOffset>
              </wp:positionH>
              <wp:positionV relativeFrom="paragraph">
                <wp:posOffset>82550</wp:posOffset>
              </wp:positionV>
              <wp:extent cx="3371850" cy="318770"/>
              <wp:effectExtent l="0" t="0" r="0" b="5080"/>
              <wp:wrapNone/>
              <wp:docPr id="2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318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ABEA4" w14:textId="77777777" w:rsidR="00BA2E5B" w:rsidRPr="00660C95" w:rsidRDefault="00BA2E5B" w:rsidP="00BA2E5B">
                          <w:pPr>
                            <w:pStyle w:val="NoSpacing"/>
                            <w:rPr>
                              <w:sz w:val="12"/>
                            </w:rPr>
                          </w:pPr>
                          <w:r w:rsidRPr="00660C95">
                            <w:rPr>
                              <w:b/>
                              <w:color w:val="005190"/>
                              <w:sz w:val="12"/>
                            </w:rPr>
                            <w:t>Head Office:</w:t>
                          </w:r>
                          <w:r w:rsidRPr="00660C95">
                            <w:rPr>
                              <w:sz w:val="12"/>
                            </w:rPr>
                            <w:t xml:space="preserve"> CPI, Wilton Centre, Wilton, Redcar, Cleveland, TS10 4RF, UNITED KINGDOM</w:t>
                          </w:r>
                        </w:p>
                        <w:p w14:paraId="4FB05C30" w14:textId="77777777" w:rsidR="00BA2E5B" w:rsidRPr="00660C95" w:rsidRDefault="00BA2E5B" w:rsidP="00B6339C">
                          <w:pPr>
                            <w:pStyle w:val="NoSpacing"/>
                            <w:tabs>
                              <w:tab w:val="left" w:pos="1560"/>
                              <w:tab w:val="left" w:pos="3119"/>
                            </w:tabs>
                            <w:rPr>
                              <w:sz w:val="12"/>
                            </w:rPr>
                          </w:pPr>
                          <w:r w:rsidRPr="00660C95">
                            <w:rPr>
                              <w:b/>
                              <w:color w:val="005190"/>
                              <w:sz w:val="12"/>
                            </w:rPr>
                            <w:t>Tel:</w:t>
                          </w:r>
                          <w:r w:rsidRPr="00660C95">
                            <w:rPr>
                              <w:sz w:val="12"/>
                            </w:rPr>
                            <w:t xml:space="preserve"> +44 (0)1642 455 340</w:t>
                          </w:r>
                          <w:r w:rsidR="00B6339C">
                            <w:rPr>
                              <w:sz w:val="12"/>
                            </w:rPr>
                            <w:tab/>
                          </w:r>
                          <w:r w:rsidRPr="00660C95">
                            <w:rPr>
                              <w:b/>
                              <w:color w:val="005190"/>
                              <w:sz w:val="12"/>
                            </w:rPr>
                            <w:t>Email:</w:t>
                          </w:r>
                          <w:r w:rsidRPr="00660C95">
                            <w:rPr>
                              <w:sz w:val="12"/>
                            </w:rPr>
                            <w:t xml:space="preserve"> </w:t>
                          </w:r>
                          <w:r w:rsidR="00B6339C" w:rsidRPr="00B6339C">
                            <w:rPr>
                              <w:sz w:val="12"/>
                            </w:rPr>
                            <w:t>info@uk-cpi.com</w:t>
                          </w:r>
                          <w:r w:rsidR="00B6339C">
                            <w:rPr>
                              <w:b/>
                              <w:color w:val="005190"/>
                              <w:sz w:val="12"/>
                            </w:rPr>
                            <w:tab/>
                          </w:r>
                          <w:r w:rsidRPr="00660C95">
                            <w:rPr>
                              <w:b/>
                              <w:color w:val="005190"/>
                              <w:sz w:val="12"/>
                            </w:rPr>
                            <w:t>Web:</w:t>
                          </w:r>
                          <w:r w:rsidRPr="00660C95">
                            <w:rPr>
                              <w:sz w:val="12"/>
                            </w:rPr>
                            <w:t xml:space="preserve"> www.uk-cpi.com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D1725" id="_x0000_t202" coordsize="21600,21600" o:spt="202" path="m,l,21600r21600,l21600,xe">
              <v:stroke joinstyle="miter"/>
              <v:path gradientshapeok="t" o:connecttype="rect"/>
            </v:shapetype>
            <v:shape id="Text Box 79" o:spid="_x0000_s1027" type="#_x0000_t202" style="position:absolute;left:0;text-align:left;margin-left:-7.3pt;margin-top:6.5pt;width:265.5pt;height:25.1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" filled="f" stroked="f">
              <v:textbox>
                <w:txbxContent>
                  <w:p w14:paraId="133ABEA4" w14:textId="77777777" w:rsidR="00BA2E5B" w:rsidRPr="00660C95" w:rsidRDefault="00BA2E5B" w:rsidP="00BA2E5B">
                    <w:pPr>
                      <w:pStyle w:val="NoSpacing"/>
                      <w:rPr>
                        <w:sz w:val="12"/>
                      </w:rPr>
                    </w:pPr>
                    <w:r w:rsidRPr="00660C95">
                      <w:rPr>
                        <w:b/>
                        <w:color w:val="005190"/>
                        <w:sz w:val="12"/>
                      </w:rPr>
                      <w:t>Head Office:</w:t>
                    </w:r>
                    <w:r w:rsidRPr="00660C95">
                      <w:rPr>
                        <w:sz w:val="12"/>
                      </w:rPr>
                      <w:t xml:space="preserve"> CPI, Wilton Centre, Wilton, Redcar, Cleveland, TS10 4RF, UNITED KINGDOM</w:t>
                    </w:r>
                  </w:p>
                  <w:p w14:paraId="4FB05C30" w14:textId="77777777" w:rsidR="00BA2E5B" w:rsidRPr="00660C95" w:rsidRDefault="00BA2E5B" w:rsidP="00B6339C">
                    <w:pPr>
                      <w:pStyle w:val="NoSpacing"/>
                      <w:tabs>
                        <w:tab w:val="left" w:pos="1560"/>
                        <w:tab w:val="left" w:pos="3119"/>
                      </w:tabs>
                      <w:rPr>
                        <w:sz w:val="12"/>
                      </w:rPr>
                    </w:pPr>
                    <w:r w:rsidRPr="00660C95">
                      <w:rPr>
                        <w:b/>
                        <w:color w:val="005190"/>
                        <w:sz w:val="12"/>
                      </w:rPr>
                      <w:t>Tel:</w:t>
                    </w:r>
                    <w:r w:rsidRPr="00660C95">
                      <w:rPr>
                        <w:sz w:val="12"/>
                      </w:rPr>
                      <w:t xml:space="preserve"> +44 (0)1642 455 340</w:t>
                    </w:r>
                    <w:r w:rsidR="00B6339C">
                      <w:rPr>
                        <w:sz w:val="12"/>
                      </w:rPr>
                      <w:tab/>
                    </w:r>
                    <w:r w:rsidRPr="00660C95">
                      <w:rPr>
                        <w:b/>
                        <w:color w:val="005190"/>
                        <w:sz w:val="12"/>
                      </w:rPr>
                      <w:t>Email:</w:t>
                    </w:r>
                    <w:r w:rsidRPr="00660C95">
                      <w:rPr>
                        <w:sz w:val="12"/>
                      </w:rPr>
                      <w:t xml:space="preserve"> </w:t>
                    </w:r>
                    <w:r w:rsidR="00B6339C" w:rsidRPr="00B6339C">
                      <w:rPr>
                        <w:sz w:val="12"/>
                      </w:rPr>
                      <w:t>info@uk-cpi.com</w:t>
                    </w:r>
                    <w:r w:rsidR="00B6339C">
                      <w:rPr>
                        <w:b/>
                        <w:color w:val="005190"/>
                        <w:sz w:val="12"/>
                      </w:rPr>
                      <w:tab/>
                    </w:r>
                    <w:r w:rsidRPr="00660C95">
                      <w:rPr>
                        <w:b/>
                        <w:color w:val="005190"/>
                        <w:sz w:val="12"/>
                      </w:rPr>
                      <w:t>Web:</w:t>
                    </w:r>
                    <w:r w:rsidRPr="00660C95">
                      <w:rPr>
                        <w:sz w:val="12"/>
                      </w:rPr>
                      <w:t xml:space="preserve"> www.uk-cpi.com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57849">
      <w:rPr>
        <w:noProof/>
      </w:rPr>
      <w:drawing>
        <wp:anchor distT="0" distB="0" distL="114300" distR="114300" simplePos="0" relativeHeight="251713536" behindDoc="0" locked="0" layoutInCell="1" allowOverlap="1" wp14:anchorId="211691BE" wp14:editId="79E1F0E0">
          <wp:simplePos x="0" y="0"/>
          <wp:positionH relativeFrom="column">
            <wp:posOffset>5724190</wp:posOffset>
          </wp:positionH>
          <wp:positionV relativeFrom="paragraph">
            <wp:posOffset>94312</wp:posOffset>
          </wp:positionV>
          <wp:extent cx="748700" cy="248568"/>
          <wp:effectExtent l="19050" t="0" r="0" b="0"/>
          <wp:wrapNone/>
          <wp:docPr id="13" name="Picture 1" descr="\\cpi03-fs01.uk-cpi.com\users$\craig.edwards\CPI\CPI Presentation Template\Resources\CatapultLogo_CPI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pi03-fs01.uk-cpi.com\users$\craig.edwards\CPI\CPI Presentation Template\Resources\CatapultLogo_CPIBlue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8700" cy="248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80A68B3" w14:textId="77777777" w:rsidR="00BA2E5B" w:rsidRDefault="00732F77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  <w:r>
      <w:rPr>
        <w:noProof/>
      </w:rPr>
      <w:drawing>
        <wp:anchor distT="0" distB="0" distL="114300" distR="114300" simplePos="0" relativeHeight="251716608" behindDoc="0" locked="0" layoutInCell="1" allowOverlap="1" wp14:anchorId="6BE2ACD2" wp14:editId="720CE068">
          <wp:simplePos x="0" y="0"/>
          <wp:positionH relativeFrom="column">
            <wp:posOffset>3307715</wp:posOffset>
          </wp:positionH>
          <wp:positionV relativeFrom="paragraph">
            <wp:posOffset>8890</wp:posOffset>
          </wp:positionV>
          <wp:extent cx="2134235" cy="523757"/>
          <wp:effectExtent l="0" t="0" r="0" b="0"/>
          <wp:wrapNone/>
          <wp:docPr id="24" name="Picture 24" descr="NEW ER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ER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5089" cy="56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5F4F2D" w14:textId="77777777" w:rsidR="00BA2E5B" w:rsidRDefault="00BA2E5B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7D6D5B5E" w14:textId="77777777" w:rsidR="00BA2E5B" w:rsidRDefault="00BA2E5B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6757262C" w14:textId="77777777" w:rsidR="00BA2E5B" w:rsidRPr="00E047CF" w:rsidRDefault="00BA2E5B" w:rsidP="00BA2E5B">
    <w:pPr>
      <w:pStyle w:val="Footer"/>
      <w:jc w:val="right"/>
      <w:rPr>
        <w:b/>
        <w:color w:val="7F7F7F" w:themeColor="text1" w:themeTint="80"/>
        <w:sz w:val="14"/>
        <w:szCs w:val="16"/>
      </w:rPr>
    </w:pPr>
  </w:p>
  <w:p w14:paraId="15605E19" w14:textId="77777777" w:rsidR="00041F6F" w:rsidRPr="00BA2E5B" w:rsidRDefault="00041F6F" w:rsidP="00BA2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8102E" w14:textId="77777777" w:rsidR="000F0259" w:rsidRDefault="000F0259" w:rsidP="00075D7F">
      <w:r>
        <w:separator/>
      </w:r>
    </w:p>
  </w:footnote>
  <w:footnote w:type="continuationSeparator" w:id="0">
    <w:p w14:paraId="4B24936D" w14:textId="77777777" w:rsidR="000F0259" w:rsidRDefault="000F0259" w:rsidP="0007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65810" w14:textId="77777777" w:rsidR="00756479" w:rsidRDefault="00756479" w:rsidP="00471212">
    <w:pPr>
      <w:pStyle w:val="Header"/>
      <w:tabs>
        <w:tab w:val="clear" w:pos="4513"/>
        <w:tab w:val="clear" w:pos="9026"/>
      </w:tabs>
      <w:spacing w:line="276" w:lineRule="auto"/>
      <w:rPr>
        <w:b/>
        <w:sz w:val="14"/>
      </w:rPr>
    </w:pPr>
  </w:p>
  <w:p w14:paraId="14DD382E" w14:textId="77777777" w:rsidR="00BA2E5B" w:rsidRDefault="00BA2E5B" w:rsidP="00471212">
    <w:pPr>
      <w:pStyle w:val="Header"/>
      <w:tabs>
        <w:tab w:val="clear" w:pos="4513"/>
        <w:tab w:val="clear" w:pos="9026"/>
      </w:tabs>
      <w:spacing w:line="276" w:lineRule="auto"/>
      <w:rPr>
        <w:b/>
        <w:sz w:val="14"/>
      </w:rPr>
    </w:pPr>
  </w:p>
  <w:p w14:paraId="05C0F270" w14:textId="77777777" w:rsidR="00BA2E5B" w:rsidRPr="00BA2E5B" w:rsidRDefault="00BA2E5B" w:rsidP="00BA2E5B">
    <w:pPr>
      <w:rPr>
        <w:b/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A9938" w14:textId="77777777" w:rsidR="00041F6F" w:rsidRPr="00471212" w:rsidRDefault="00041F6F" w:rsidP="00041F6F">
    <w:pPr>
      <w:pStyle w:val="Header"/>
      <w:tabs>
        <w:tab w:val="clear" w:pos="4513"/>
        <w:tab w:val="clear" w:pos="9026"/>
      </w:tabs>
      <w:spacing w:line="276" w:lineRule="auto"/>
      <w:rPr>
        <w:b/>
        <w:sz w:val="14"/>
      </w:rPr>
    </w:pPr>
  </w:p>
  <w:p w14:paraId="5344E145" w14:textId="77777777" w:rsidR="00041F6F" w:rsidRDefault="00577FC8">
    <w:pPr>
      <w:pStyle w:val="Header"/>
    </w:pPr>
    <w:r>
      <w:rPr>
        <w:noProof/>
      </w:rPr>
      <w:drawing>
        <wp:anchor distT="0" distB="0" distL="114300" distR="114300" simplePos="0" relativeHeight="251708416" behindDoc="0" locked="0" layoutInCell="1" allowOverlap="1" wp14:anchorId="530E891A" wp14:editId="6FAE83AF">
          <wp:simplePos x="0" y="0"/>
          <wp:positionH relativeFrom="column">
            <wp:posOffset>5261215</wp:posOffset>
          </wp:positionH>
          <wp:positionV relativeFrom="paragraph">
            <wp:posOffset>451868</wp:posOffset>
          </wp:positionV>
          <wp:extent cx="1200197" cy="552091"/>
          <wp:effectExtent l="19050" t="0" r="0" b="0"/>
          <wp:wrapNone/>
          <wp:docPr id="3" name="Picture 7" descr="\\cpi03-fs01.uk-cpi.com\users$\craig.edwards\CPI\Re-brand\CPI_NewLogo_BlueGr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cpi03-fs01.uk-cpi.com\users$\craig.edwards\CPI\Re-brand\CPI_NewLogo_BlueGrey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0197" cy="5520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D156D"/>
    <w:multiLevelType w:val="hybridMultilevel"/>
    <w:tmpl w:val="8DCEB0C6"/>
    <w:lvl w:ilvl="0" w:tplc="1450A1B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81A8E"/>
    <w:multiLevelType w:val="hybridMultilevel"/>
    <w:tmpl w:val="BFA22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14D22"/>
    <w:multiLevelType w:val="multilevel"/>
    <w:tmpl w:val="CE88C1F6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132B1E87"/>
    <w:multiLevelType w:val="hybridMultilevel"/>
    <w:tmpl w:val="E3302C54"/>
    <w:lvl w:ilvl="0" w:tplc="9F609EB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519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67ABB"/>
    <w:multiLevelType w:val="hybridMultilevel"/>
    <w:tmpl w:val="4E4AE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6674F"/>
    <w:multiLevelType w:val="hybridMultilevel"/>
    <w:tmpl w:val="10F87642"/>
    <w:lvl w:ilvl="0" w:tplc="63147C16">
      <w:start w:val="1"/>
      <w:numFmt w:val="bullet"/>
      <w:lvlText w:val="–"/>
      <w:lvlJc w:val="left"/>
      <w:pPr>
        <w:tabs>
          <w:tab w:val="num" w:pos="0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CE0627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5265CB"/>
    <w:multiLevelType w:val="multilevel"/>
    <w:tmpl w:val="31E0DD1E"/>
    <w:lvl w:ilvl="0">
      <w:start w:val="1"/>
      <w:numFmt w:val="decimal"/>
      <w:pStyle w:val="Ref-Lvl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ef-Lvl2"/>
      <w:lvlText w:val="%1.%2"/>
      <w:lvlJc w:val="left"/>
      <w:pPr>
        <w:ind w:left="1134" w:hanging="567"/>
      </w:pPr>
      <w:rPr>
        <w:rFonts w:ascii="Arial" w:hAnsi="Arial" w:hint="default"/>
        <w:b w:val="0"/>
        <w:i w:val="0"/>
        <w:sz w:val="16"/>
      </w:rPr>
    </w:lvl>
    <w:lvl w:ilvl="2">
      <w:start w:val="1"/>
      <w:numFmt w:val="decimal"/>
      <w:pStyle w:val="Ref-Lvl3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pStyle w:val="Ref-Lvl4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3" w:hanging="567"/>
      </w:pPr>
      <w:rPr>
        <w:rFonts w:hint="default"/>
      </w:rPr>
    </w:lvl>
  </w:abstractNum>
  <w:abstractNum w:abstractNumId="8" w15:restartNumberingAfterBreak="0">
    <w:nsid w:val="1F425736"/>
    <w:multiLevelType w:val="hybridMultilevel"/>
    <w:tmpl w:val="E50CC3D6"/>
    <w:lvl w:ilvl="0" w:tplc="63147C16">
      <w:start w:val="1"/>
      <w:numFmt w:val="bullet"/>
      <w:lvlText w:val="–"/>
      <w:lvlJc w:val="left"/>
      <w:pPr>
        <w:tabs>
          <w:tab w:val="num" w:pos="0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4CA1D79"/>
    <w:multiLevelType w:val="hybridMultilevel"/>
    <w:tmpl w:val="748CB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B7A2C"/>
    <w:multiLevelType w:val="hybridMultilevel"/>
    <w:tmpl w:val="946C5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920E8"/>
    <w:multiLevelType w:val="hybridMultilevel"/>
    <w:tmpl w:val="EEA6F938"/>
    <w:lvl w:ilvl="0" w:tplc="1B9C82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5340D"/>
    <w:multiLevelType w:val="hybridMultilevel"/>
    <w:tmpl w:val="4C002022"/>
    <w:lvl w:ilvl="0" w:tplc="63147C16">
      <w:start w:val="1"/>
      <w:numFmt w:val="bullet"/>
      <w:lvlText w:val="–"/>
      <w:lvlJc w:val="left"/>
      <w:pPr>
        <w:tabs>
          <w:tab w:val="num" w:pos="0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1E40C7E"/>
    <w:multiLevelType w:val="hybridMultilevel"/>
    <w:tmpl w:val="3FACFDD4"/>
    <w:lvl w:ilvl="0" w:tplc="5532EB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E910AD"/>
    <w:multiLevelType w:val="hybridMultilevel"/>
    <w:tmpl w:val="D1C89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A6BBB"/>
    <w:multiLevelType w:val="hybridMultilevel"/>
    <w:tmpl w:val="43E63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01793"/>
    <w:multiLevelType w:val="hybridMultilevel"/>
    <w:tmpl w:val="37122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81808"/>
    <w:multiLevelType w:val="hybridMultilevel"/>
    <w:tmpl w:val="3F726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431CE"/>
    <w:multiLevelType w:val="hybridMultilevel"/>
    <w:tmpl w:val="D25A6D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E01577"/>
    <w:multiLevelType w:val="hybridMultilevel"/>
    <w:tmpl w:val="341C9E40"/>
    <w:lvl w:ilvl="0" w:tplc="AFA018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67D64"/>
    <w:multiLevelType w:val="multilevel"/>
    <w:tmpl w:val="BDAAB480"/>
    <w:lvl w:ilvl="0">
      <w:start w:val="1"/>
      <w:numFmt w:val="decimal"/>
      <w:pStyle w:val="Heading2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pStyle w:val="Heading4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E273E3B"/>
    <w:multiLevelType w:val="hybridMultilevel"/>
    <w:tmpl w:val="19F04CB0"/>
    <w:lvl w:ilvl="0" w:tplc="63147C16">
      <w:start w:val="1"/>
      <w:numFmt w:val="bullet"/>
      <w:lvlText w:val="–"/>
      <w:lvlJc w:val="left"/>
      <w:pPr>
        <w:tabs>
          <w:tab w:val="num" w:pos="0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B03253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173B01"/>
    <w:multiLevelType w:val="hybridMultilevel"/>
    <w:tmpl w:val="9B908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DD16D8"/>
    <w:multiLevelType w:val="hybridMultilevel"/>
    <w:tmpl w:val="FDF66C7E"/>
    <w:lvl w:ilvl="0" w:tplc="C602B0D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"/>
  </w:num>
  <w:num w:numId="5">
    <w:abstractNumId w:val="9"/>
  </w:num>
  <w:num w:numId="6">
    <w:abstractNumId w:val="14"/>
  </w:num>
  <w:num w:numId="7">
    <w:abstractNumId w:val="22"/>
  </w:num>
  <w:num w:numId="8">
    <w:abstractNumId w:val="6"/>
  </w:num>
  <w:num w:numId="9">
    <w:abstractNumId w:val="20"/>
  </w:num>
  <w:num w:numId="10">
    <w:abstractNumId w:val="16"/>
  </w:num>
  <w:num w:numId="11">
    <w:abstractNumId w:val="4"/>
  </w:num>
  <w:num w:numId="12">
    <w:abstractNumId w:val="23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3"/>
  </w:num>
  <w:num w:numId="18">
    <w:abstractNumId w:val="21"/>
  </w:num>
  <w:num w:numId="19">
    <w:abstractNumId w:val="12"/>
  </w:num>
  <w:num w:numId="20">
    <w:abstractNumId w:val="5"/>
  </w:num>
  <w:num w:numId="21">
    <w:abstractNumId w:val="8"/>
  </w:num>
  <w:num w:numId="22">
    <w:abstractNumId w:val="20"/>
  </w:num>
  <w:num w:numId="23">
    <w:abstractNumId w:val="11"/>
  </w:num>
  <w:num w:numId="24">
    <w:abstractNumId w:val="24"/>
  </w:num>
  <w:num w:numId="25">
    <w:abstractNumId w:val="19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8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76C"/>
    <w:rsid w:val="000053AE"/>
    <w:rsid w:val="00010BF0"/>
    <w:rsid w:val="00013E36"/>
    <w:rsid w:val="000166D2"/>
    <w:rsid w:val="00023E6D"/>
    <w:rsid w:val="00041F6F"/>
    <w:rsid w:val="000566EF"/>
    <w:rsid w:val="00070AE9"/>
    <w:rsid w:val="00075D7F"/>
    <w:rsid w:val="000A6C9F"/>
    <w:rsid w:val="000C082A"/>
    <w:rsid w:val="000F0259"/>
    <w:rsid w:val="0010670C"/>
    <w:rsid w:val="00111C6E"/>
    <w:rsid w:val="001261FA"/>
    <w:rsid w:val="00145571"/>
    <w:rsid w:val="0016523C"/>
    <w:rsid w:val="001A7E73"/>
    <w:rsid w:val="001E1DFE"/>
    <w:rsid w:val="001F48B4"/>
    <w:rsid w:val="001F4A0C"/>
    <w:rsid w:val="001F62A0"/>
    <w:rsid w:val="00202B0D"/>
    <w:rsid w:val="00220FF5"/>
    <w:rsid w:val="00222F49"/>
    <w:rsid w:val="00232981"/>
    <w:rsid w:val="00236BB3"/>
    <w:rsid w:val="00241B5C"/>
    <w:rsid w:val="00246400"/>
    <w:rsid w:val="002524D3"/>
    <w:rsid w:val="00297742"/>
    <w:rsid w:val="002C13A8"/>
    <w:rsid w:val="002E176C"/>
    <w:rsid w:val="0031593C"/>
    <w:rsid w:val="00345533"/>
    <w:rsid w:val="00354500"/>
    <w:rsid w:val="00366B42"/>
    <w:rsid w:val="003A1ED8"/>
    <w:rsid w:val="00410337"/>
    <w:rsid w:val="00446CE2"/>
    <w:rsid w:val="0046352B"/>
    <w:rsid w:val="00465A8D"/>
    <w:rsid w:val="00471212"/>
    <w:rsid w:val="00472D59"/>
    <w:rsid w:val="004770B6"/>
    <w:rsid w:val="00490326"/>
    <w:rsid w:val="004B032A"/>
    <w:rsid w:val="004C4178"/>
    <w:rsid w:val="004E0E2E"/>
    <w:rsid w:val="004E7AAF"/>
    <w:rsid w:val="004F7079"/>
    <w:rsid w:val="00507808"/>
    <w:rsid w:val="00510E88"/>
    <w:rsid w:val="005214E8"/>
    <w:rsid w:val="00522186"/>
    <w:rsid w:val="005435C5"/>
    <w:rsid w:val="00556D93"/>
    <w:rsid w:val="00577FC8"/>
    <w:rsid w:val="005904CF"/>
    <w:rsid w:val="00596FBA"/>
    <w:rsid w:val="005C51C1"/>
    <w:rsid w:val="005E0D9C"/>
    <w:rsid w:val="005E20E3"/>
    <w:rsid w:val="00603DDB"/>
    <w:rsid w:val="0061716C"/>
    <w:rsid w:val="00632489"/>
    <w:rsid w:val="00660C95"/>
    <w:rsid w:val="00664FE5"/>
    <w:rsid w:val="00680BCC"/>
    <w:rsid w:val="006D4A45"/>
    <w:rsid w:val="006E5910"/>
    <w:rsid w:val="007131A1"/>
    <w:rsid w:val="0072793D"/>
    <w:rsid w:val="00732F77"/>
    <w:rsid w:val="00751BFC"/>
    <w:rsid w:val="00756479"/>
    <w:rsid w:val="007617AE"/>
    <w:rsid w:val="007742A6"/>
    <w:rsid w:val="007756D4"/>
    <w:rsid w:val="007862CA"/>
    <w:rsid w:val="0079318B"/>
    <w:rsid w:val="007932E9"/>
    <w:rsid w:val="007F12EB"/>
    <w:rsid w:val="0081724C"/>
    <w:rsid w:val="00824802"/>
    <w:rsid w:val="00847D03"/>
    <w:rsid w:val="00857849"/>
    <w:rsid w:val="00871F2A"/>
    <w:rsid w:val="00880109"/>
    <w:rsid w:val="00881AD7"/>
    <w:rsid w:val="00887D38"/>
    <w:rsid w:val="0089028C"/>
    <w:rsid w:val="008A4FCC"/>
    <w:rsid w:val="008F6283"/>
    <w:rsid w:val="009021CA"/>
    <w:rsid w:val="009105B5"/>
    <w:rsid w:val="0092174B"/>
    <w:rsid w:val="009357CC"/>
    <w:rsid w:val="00943817"/>
    <w:rsid w:val="0095604D"/>
    <w:rsid w:val="009666D1"/>
    <w:rsid w:val="00971E85"/>
    <w:rsid w:val="00972A79"/>
    <w:rsid w:val="009773C2"/>
    <w:rsid w:val="009C0F97"/>
    <w:rsid w:val="009C4506"/>
    <w:rsid w:val="009F7E74"/>
    <w:rsid w:val="00A02EF5"/>
    <w:rsid w:val="00A303A9"/>
    <w:rsid w:val="00A43A1E"/>
    <w:rsid w:val="00A46165"/>
    <w:rsid w:val="00A47849"/>
    <w:rsid w:val="00A752B5"/>
    <w:rsid w:val="00A8253F"/>
    <w:rsid w:val="00AC1896"/>
    <w:rsid w:val="00B02CD0"/>
    <w:rsid w:val="00B269B4"/>
    <w:rsid w:val="00B32E04"/>
    <w:rsid w:val="00B54741"/>
    <w:rsid w:val="00B6299C"/>
    <w:rsid w:val="00B6339C"/>
    <w:rsid w:val="00B66364"/>
    <w:rsid w:val="00B82AC7"/>
    <w:rsid w:val="00B962AC"/>
    <w:rsid w:val="00BA066F"/>
    <w:rsid w:val="00BA2E5B"/>
    <w:rsid w:val="00BE0F28"/>
    <w:rsid w:val="00C1058F"/>
    <w:rsid w:val="00C14745"/>
    <w:rsid w:val="00C36872"/>
    <w:rsid w:val="00C36CDE"/>
    <w:rsid w:val="00C44EAE"/>
    <w:rsid w:val="00C54F4B"/>
    <w:rsid w:val="00C623CD"/>
    <w:rsid w:val="00C90D0C"/>
    <w:rsid w:val="00CB5DC5"/>
    <w:rsid w:val="00CC3064"/>
    <w:rsid w:val="00CE2AAF"/>
    <w:rsid w:val="00D40B9B"/>
    <w:rsid w:val="00D466DB"/>
    <w:rsid w:val="00D67135"/>
    <w:rsid w:val="00D87226"/>
    <w:rsid w:val="00D94836"/>
    <w:rsid w:val="00DA68D6"/>
    <w:rsid w:val="00DD02F4"/>
    <w:rsid w:val="00DF7B0C"/>
    <w:rsid w:val="00E042E6"/>
    <w:rsid w:val="00E047CF"/>
    <w:rsid w:val="00E3138F"/>
    <w:rsid w:val="00E62D48"/>
    <w:rsid w:val="00E870CF"/>
    <w:rsid w:val="00EB71FC"/>
    <w:rsid w:val="00EC21A8"/>
    <w:rsid w:val="00F04E31"/>
    <w:rsid w:val="00F142EC"/>
    <w:rsid w:val="00F17D42"/>
    <w:rsid w:val="00F21089"/>
    <w:rsid w:val="00F25A31"/>
    <w:rsid w:val="00F42C4C"/>
    <w:rsid w:val="00F77FA8"/>
    <w:rsid w:val="00F8465A"/>
    <w:rsid w:val="00F97FE0"/>
    <w:rsid w:val="00FC0303"/>
    <w:rsid w:val="00FE2E49"/>
    <w:rsid w:val="00FE7774"/>
    <w:rsid w:val="00FF014C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A8C4405"/>
  <w15:docId w15:val="{1AAA8FE5-723B-45CC-90AF-7C9996FC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E5B"/>
    <w:pPr>
      <w:spacing w:after="210" w:line="360" w:lineRule="auto"/>
    </w:pPr>
    <w:rPr>
      <w:rFonts w:ascii="Arial" w:hAnsi="Arial" w:cs="Arial"/>
      <w:color w:val="262626" w:themeColor="text1" w:themeTint="D9"/>
      <w:sz w:val="19"/>
      <w:szCs w:val="17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20E3"/>
    <w:pPr>
      <w:spacing w:after="240"/>
      <w:outlineLvl w:val="0"/>
    </w:pPr>
    <w:rPr>
      <w:color w:val="005190"/>
      <w:sz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7CF"/>
    <w:pPr>
      <w:numPr>
        <w:numId w:val="9"/>
      </w:numPr>
      <w:spacing w:before="360" w:after="120"/>
      <w:outlineLvl w:val="1"/>
    </w:pPr>
    <w:rPr>
      <w:color w:val="00519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0C95"/>
    <w:pPr>
      <w:numPr>
        <w:ilvl w:val="1"/>
        <w:numId w:val="9"/>
      </w:numPr>
      <w:spacing w:after="120"/>
      <w:ind w:left="576"/>
      <w:outlineLvl w:val="2"/>
    </w:pPr>
    <w:rPr>
      <w:b/>
      <w:color w:val="005190"/>
      <w:sz w:val="1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0BCC"/>
    <w:pPr>
      <w:numPr>
        <w:ilvl w:val="2"/>
        <w:numId w:val="9"/>
      </w:numPr>
      <w:spacing w:before="240"/>
      <w:outlineLvl w:val="3"/>
    </w:pPr>
    <w:rPr>
      <w:color w:val="005190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80BCC"/>
    <w:pPr>
      <w:numPr>
        <w:ilvl w:val="4"/>
        <w:numId w:val="9"/>
      </w:numPr>
      <w:outlineLvl w:val="4"/>
    </w:pPr>
    <w:rPr>
      <w:color w:val="005190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446CE2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CE2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CE2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CE2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s2">
    <w:name w:val="Headings 2"/>
    <w:basedOn w:val="Heading2"/>
    <w:next w:val="Normal"/>
    <w:link w:val="Headings2Char"/>
    <w:rsid w:val="007862CA"/>
    <w:pPr>
      <w:spacing w:before="0" w:after="301"/>
    </w:pPr>
    <w:rPr>
      <w:rFonts w:ascii="Myriad Pro" w:hAnsi="Myriad Pro"/>
      <w:i/>
      <w:iCs/>
      <w:color w:val="3155A2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047CF"/>
    <w:rPr>
      <w:rFonts w:ascii="Arial" w:hAnsi="Arial" w:cs="Arial"/>
      <w:color w:val="005190"/>
      <w:sz w:val="24"/>
      <w:szCs w:val="17"/>
      <w:lang w:eastAsia="en-GB"/>
    </w:rPr>
  </w:style>
  <w:style w:type="character" w:customStyle="1" w:styleId="Headings2Char">
    <w:name w:val="Headings 2 Char"/>
    <w:basedOn w:val="Heading2Char"/>
    <w:link w:val="Headings2"/>
    <w:rsid w:val="007862CA"/>
    <w:rPr>
      <w:rFonts w:ascii="Myriad Pro" w:hAnsi="Myriad Pro" w:cs="Arial"/>
      <w:i/>
      <w:iCs/>
      <w:color w:val="3155A2"/>
      <w:sz w:val="28"/>
      <w:szCs w:val="20"/>
      <w:lang w:eastAsia="en-GB"/>
    </w:rPr>
  </w:style>
  <w:style w:type="paragraph" w:customStyle="1" w:styleId="PilotManuHeading1">
    <w:name w:val="PilotManu Heading 1"/>
    <w:basedOn w:val="Normal"/>
    <w:next w:val="Normal"/>
    <w:link w:val="PilotManuHeading1Char"/>
    <w:autoRedefine/>
    <w:rsid w:val="007862CA"/>
    <w:rPr>
      <w:b/>
      <w:color w:val="3155A2"/>
      <w:sz w:val="32"/>
    </w:rPr>
  </w:style>
  <w:style w:type="character" w:customStyle="1" w:styleId="PilotManuHeading1Char">
    <w:name w:val="PilotManu Heading 1 Char"/>
    <w:basedOn w:val="DefaultParagraphFont"/>
    <w:link w:val="PilotManuHeading1"/>
    <w:rsid w:val="007862CA"/>
    <w:rPr>
      <w:rFonts w:ascii="Myriad Pro" w:eastAsia="Times New Roman" w:hAnsi="Myriad Pro" w:cs="Arial"/>
      <w:b/>
      <w:color w:val="3155A2"/>
      <w:sz w:val="32"/>
    </w:rPr>
  </w:style>
  <w:style w:type="paragraph" w:customStyle="1" w:styleId="PilotManuHeadings2">
    <w:name w:val="PilotManu Headings 2"/>
    <w:basedOn w:val="Heading2"/>
    <w:link w:val="PilotManuHeadings2Char"/>
    <w:autoRedefine/>
    <w:rsid w:val="007862CA"/>
    <w:pPr>
      <w:spacing w:before="0" w:after="301"/>
    </w:pPr>
    <w:rPr>
      <w:rFonts w:ascii="Myriad Pro" w:hAnsi="Myriad Pro"/>
      <w:iCs/>
      <w:color w:val="3155A2"/>
      <w:szCs w:val="22"/>
    </w:rPr>
  </w:style>
  <w:style w:type="character" w:customStyle="1" w:styleId="PilotManuHeadings2Char">
    <w:name w:val="PilotManu Headings 2 Char"/>
    <w:basedOn w:val="Heading2Char"/>
    <w:link w:val="PilotManuHeadings2"/>
    <w:rsid w:val="007862CA"/>
    <w:rPr>
      <w:rFonts w:ascii="Myriad Pro" w:hAnsi="Myriad Pro" w:cs="Arial"/>
      <w:iCs/>
      <w:color w:val="3155A2"/>
      <w:sz w:val="24"/>
      <w:szCs w:val="17"/>
      <w:lang w:eastAsia="en-US"/>
    </w:rPr>
  </w:style>
  <w:style w:type="paragraph" w:customStyle="1" w:styleId="PilotManuHeadings3">
    <w:name w:val="PilotManu Headings 3"/>
    <w:basedOn w:val="Heading3"/>
    <w:next w:val="TOC2"/>
    <w:link w:val="PilotManuHeadings3Char"/>
    <w:autoRedefine/>
    <w:rsid w:val="007862CA"/>
    <w:pPr>
      <w:spacing w:after="301"/>
    </w:pPr>
    <w:rPr>
      <w:rFonts w:ascii="Myriad Pro" w:hAnsi="Myriad Pro"/>
      <w:color w:val="3155A2"/>
    </w:rPr>
  </w:style>
  <w:style w:type="character" w:customStyle="1" w:styleId="Heading3Char">
    <w:name w:val="Heading 3 Char"/>
    <w:basedOn w:val="DefaultParagraphFont"/>
    <w:link w:val="Heading3"/>
    <w:uiPriority w:val="9"/>
    <w:rsid w:val="00660C95"/>
    <w:rPr>
      <w:rFonts w:ascii="Arial" w:hAnsi="Arial" w:cs="Arial"/>
      <w:b/>
      <w:color w:val="005190"/>
      <w:sz w:val="18"/>
      <w:szCs w:val="17"/>
      <w:lang w:eastAsia="en-GB"/>
    </w:rPr>
  </w:style>
  <w:style w:type="character" w:customStyle="1" w:styleId="PilotManuHeadings3Char">
    <w:name w:val="PilotManu Headings 3 Char"/>
    <w:basedOn w:val="Heading3Char"/>
    <w:link w:val="PilotManuHeadings3"/>
    <w:rsid w:val="007862CA"/>
    <w:rPr>
      <w:rFonts w:ascii="Myriad Pro" w:hAnsi="Myriad Pro" w:cs="Arial"/>
      <w:b/>
      <w:color w:val="3155A2"/>
      <w:sz w:val="20"/>
      <w:szCs w:val="20"/>
      <w:lang w:eastAsia="en-GB"/>
    </w:rPr>
  </w:style>
  <w:style w:type="paragraph" w:customStyle="1" w:styleId="PilotManuHeadings4">
    <w:name w:val="PilotManu Headings 4"/>
    <w:basedOn w:val="Heading4"/>
    <w:next w:val="PilotManuTableofContents4"/>
    <w:link w:val="PilotManuHeadings4Char"/>
    <w:autoRedefine/>
    <w:rsid w:val="007862CA"/>
    <w:pPr>
      <w:spacing w:before="0" w:after="301"/>
    </w:pPr>
    <w:rPr>
      <w:rFonts w:ascii="Myriad Pro" w:eastAsiaTheme="minorEastAsia" w:hAnsi="Myriad Pro"/>
      <w:color w:val="3155A2"/>
    </w:rPr>
  </w:style>
  <w:style w:type="character" w:customStyle="1" w:styleId="Heading4Char">
    <w:name w:val="Heading 4 Char"/>
    <w:basedOn w:val="DefaultParagraphFont"/>
    <w:link w:val="Heading4"/>
    <w:uiPriority w:val="9"/>
    <w:rsid w:val="00680BCC"/>
    <w:rPr>
      <w:rFonts w:ascii="Arial" w:hAnsi="Arial" w:cs="Arial"/>
      <w:color w:val="005190"/>
      <w:sz w:val="20"/>
      <w:szCs w:val="17"/>
      <w:lang w:eastAsia="en-GB"/>
    </w:rPr>
  </w:style>
  <w:style w:type="character" w:customStyle="1" w:styleId="PilotManuHeadings4Char">
    <w:name w:val="PilotManu Headings 4 Char"/>
    <w:basedOn w:val="Heading4Char"/>
    <w:link w:val="PilotManuHeadings4"/>
    <w:rsid w:val="007862CA"/>
    <w:rPr>
      <w:rFonts w:ascii="Myriad Pro" w:eastAsiaTheme="minorEastAsia" w:hAnsi="Myriad Pro" w:cs="Arial"/>
      <w:color w:val="3155A2"/>
      <w:sz w:val="20"/>
      <w:szCs w:val="20"/>
      <w:lang w:eastAsia="en-GB"/>
    </w:rPr>
  </w:style>
  <w:style w:type="paragraph" w:customStyle="1" w:styleId="PilotManuTableofContents1">
    <w:name w:val="PilotManu Table of Contents 1"/>
    <w:autoRedefine/>
    <w:rsid w:val="009021CA"/>
    <w:pPr>
      <w:spacing w:after="301" w:line="360" w:lineRule="auto"/>
    </w:pPr>
    <w:rPr>
      <w:rFonts w:ascii="Myriad Pro" w:hAnsi="Myriad Pro" w:cs="Arial"/>
      <w:b/>
      <w:color w:val="3155A2"/>
      <w:sz w:val="24"/>
      <w:szCs w:val="20"/>
      <w:lang w:eastAsia="en-GB"/>
    </w:rPr>
  </w:style>
  <w:style w:type="paragraph" w:styleId="TOC1">
    <w:name w:val="toc 1"/>
    <w:basedOn w:val="Heading3"/>
    <w:next w:val="Normal"/>
    <w:link w:val="TOC1Char"/>
    <w:autoRedefine/>
    <w:uiPriority w:val="39"/>
    <w:unhideWhenUsed/>
    <w:qFormat/>
    <w:rsid w:val="00680BCC"/>
  </w:style>
  <w:style w:type="paragraph" w:customStyle="1" w:styleId="PilotManuTableofContents2">
    <w:name w:val="PilotManu Table of Contents 2"/>
    <w:basedOn w:val="TOC2"/>
    <w:autoRedefine/>
    <w:rsid w:val="007862CA"/>
    <w:pPr>
      <w:spacing w:after="301"/>
    </w:pPr>
  </w:style>
  <w:style w:type="paragraph" w:styleId="TOC2">
    <w:name w:val="toc 2"/>
    <w:basedOn w:val="Normal"/>
    <w:next w:val="Normal"/>
    <w:link w:val="TOC2Char"/>
    <w:autoRedefine/>
    <w:uiPriority w:val="39"/>
    <w:unhideWhenUsed/>
    <w:qFormat/>
    <w:rsid w:val="00680BCC"/>
    <w:pPr>
      <w:spacing w:after="0"/>
      <w:ind w:left="198"/>
    </w:pPr>
  </w:style>
  <w:style w:type="paragraph" w:customStyle="1" w:styleId="PilotManuTableofContents3">
    <w:name w:val="PilotManu Table of Contents 3"/>
    <w:autoRedefine/>
    <w:rsid w:val="009021CA"/>
    <w:pPr>
      <w:spacing w:after="0" w:line="360" w:lineRule="auto"/>
    </w:pPr>
    <w:rPr>
      <w:rFonts w:ascii="Myriad Pro" w:hAnsi="Myriad Pro" w:cs="Arial"/>
      <w:color w:val="000000"/>
      <w:sz w:val="20"/>
      <w:szCs w:val="20"/>
      <w:lang w:eastAsia="en-GB"/>
    </w:rPr>
  </w:style>
  <w:style w:type="paragraph" w:styleId="TOC3">
    <w:name w:val="toc 3"/>
    <w:basedOn w:val="Normal"/>
    <w:next w:val="Normal"/>
    <w:link w:val="TOC3Char"/>
    <w:autoRedefine/>
    <w:uiPriority w:val="39"/>
    <w:unhideWhenUsed/>
    <w:qFormat/>
    <w:rsid w:val="00680BCC"/>
    <w:pPr>
      <w:tabs>
        <w:tab w:val="right" w:leader="dot" w:pos="9629"/>
      </w:tabs>
      <w:spacing w:after="0"/>
      <w:ind w:left="403"/>
    </w:pPr>
  </w:style>
  <w:style w:type="paragraph" w:customStyle="1" w:styleId="PilotManuTableofContents4">
    <w:name w:val="PilotManu Table of Contents 4"/>
    <w:autoRedefine/>
    <w:rsid w:val="009021CA"/>
    <w:pPr>
      <w:spacing w:after="0" w:line="360" w:lineRule="auto"/>
    </w:pPr>
    <w:rPr>
      <w:rFonts w:ascii="Myriad Pro" w:hAnsi="Myriad Pro" w:cs="Arial"/>
      <w:color w:val="000000"/>
      <w:sz w:val="20"/>
      <w:szCs w:val="20"/>
      <w:lang w:eastAsia="en-GB"/>
    </w:rPr>
  </w:style>
  <w:style w:type="paragraph" w:styleId="TOC4">
    <w:name w:val="toc 4"/>
    <w:basedOn w:val="Normal"/>
    <w:next w:val="Normal"/>
    <w:link w:val="TOC4Char"/>
    <w:autoRedefine/>
    <w:uiPriority w:val="39"/>
    <w:semiHidden/>
    <w:unhideWhenUsed/>
    <w:qFormat/>
    <w:rsid w:val="00680BCC"/>
    <w:pPr>
      <w:spacing w:after="0"/>
      <w:ind w:left="601"/>
    </w:pPr>
  </w:style>
  <w:style w:type="paragraph" w:customStyle="1" w:styleId="PilotManuTableofContentsHeading">
    <w:name w:val="PilotManu Table of Contents Heading"/>
    <w:basedOn w:val="TOCHeading"/>
    <w:next w:val="Normal"/>
    <w:autoRedefine/>
    <w:rsid w:val="005E0D9C"/>
    <w:pPr>
      <w:spacing w:after="301"/>
    </w:pPr>
    <w:rPr>
      <w:rFonts w:ascii="Myriad Pro" w:hAnsi="Myriad Pro"/>
      <w:color w:val="3155A2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E20E3"/>
    <w:rPr>
      <w:rFonts w:ascii="Arial" w:hAnsi="Arial" w:cs="Arial"/>
      <w:color w:val="005190"/>
      <w:sz w:val="40"/>
      <w:szCs w:val="17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0D9C"/>
    <w:pPr>
      <w:outlineLvl w:val="9"/>
    </w:pPr>
  </w:style>
  <w:style w:type="paragraph" w:customStyle="1" w:styleId="PilotManuHeadings1">
    <w:name w:val="PilotManu Headings 1"/>
    <w:basedOn w:val="Heading1"/>
    <w:next w:val="Normal"/>
    <w:link w:val="PilotManuHeadings1Char"/>
    <w:autoRedefine/>
    <w:rsid w:val="009021CA"/>
    <w:pPr>
      <w:spacing w:before="240" w:after="60"/>
    </w:pPr>
    <w:rPr>
      <w:rFonts w:ascii="Myriad Pro" w:hAnsi="Myriad Pro"/>
      <w:color w:val="3155A2"/>
      <w:kern w:val="32"/>
      <w:sz w:val="32"/>
      <w:szCs w:val="32"/>
    </w:rPr>
  </w:style>
  <w:style w:type="character" w:customStyle="1" w:styleId="PilotManuHeadings1Char">
    <w:name w:val="PilotManu Headings 1 Char"/>
    <w:basedOn w:val="DefaultParagraphFont"/>
    <w:link w:val="PilotManuHeadings1"/>
    <w:rsid w:val="009021CA"/>
    <w:rPr>
      <w:rFonts w:ascii="Myriad Pro" w:eastAsiaTheme="majorEastAsia" w:hAnsi="Myriad Pro" w:cstheme="majorBidi"/>
      <w:b/>
      <w:bCs/>
      <w:color w:val="3155A2"/>
      <w:kern w:val="32"/>
      <w:sz w:val="32"/>
      <w:szCs w:val="32"/>
      <w:lang w:eastAsia="en-GB"/>
    </w:rPr>
  </w:style>
  <w:style w:type="character" w:customStyle="1" w:styleId="TOC1Char">
    <w:name w:val="TOC 1 Char"/>
    <w:basedOn w:val="DefaultParagraphFont"/>
    <w:link w:val="TOC1"/>
    <w:uiPriority w:val="39"/>
    <w:rsid w:val="00680BCC"/>
    <w:rPr>
      <w:rFonts w:ascii="Arial" w:hAnsi="Arial" w:cs="Arial"/>
      <w:color w:val="005190"/>
      <w:sz w:val="24"/>
      <w:szCs w:val="17"/>
      <w:lang w:eastAsia="en-GB"/>
    </w:rPr>
  </w:style>
  <w:style w:type="character" w:customStyle="1" w:styleId="TOC2Char">
    <w:name w:val="TOC 2 Char"/>
    <w:basedOn w:val="DefaultParagraphFont"/>
    <w:link w:val="TOC2"/>
    <w:uiPriority w:val="39"/>
    <w:rsid w:val="00680BCC"/>
    <w:rPr>
      <w:rFonts w:ascii="Arial" w:hAnsi="Arial" w:cs="Arial"/>
      <w:color w:val="262626" w:themeColor="text1" w:themeTint="D9"/>
      <w:sz w:val="16"/>
      <w:szCs w:val="17"/>
      <w:lang w:eastAsia="en-GB"/>
    </w:rPr>
  </w:style>
  <w:style w:type="character" w:customStyle="1" w:styleId="TOC3Char">
    <w:name w:val="TOC 3 Char"/>
    <w:basedOn w:val="DefaultParagraphFont"/>
    <w:link w:val="TOC3"/>
    <w:uiPriority w:val="39"/>
    <w:rsid w:val="00680BCC"/>
    <w:rPr>
      <w:rFonts w:ascii="Arial" w:hAnsi="Arial" w:cs="Arial"/>
      <w:color w:val="262626" w:themeColor="text1" w:themeTint="D9"/>
      <w:sz w:val="16"/>
      <w:szCs w:val="17"/>
      <w:lang w:eastAsia="en-GB"/>
    </w:rPr>
  </w:style>
  <w:style w:type="character" w:customStyle="1" w:styleId="TOC4Char">
    <w:name w:val="TOC 4 Char"/>
    <w:basedOn w:val="DefaultParagraphFont"/>
    <w:link w:val="TOC4"/>
    <w:uiPriority w:val="39"/>
    <w:semiHidden/>
    <w:rsid w:val="00680BCC"/>
    <w:rPr>
      <w:rFonts w:ascii="Arial" w:hAnsi="Arial" w:cs="Arial"/>
      <w:color w:val="262626" w:themeColor="text1" w:themeTint="D9"/>
      <w:sz w:val="16"/>
      <w:szCs w:val="17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E1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76C"/>
    <w:rPr>
      <w:rFonts w:ascii="Myriad Pro" w:hAnsi="Myriad Pro" w:cs="Arial"/>
      <w:color w:val="000000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E1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76C"/>
    <w:rPr>
      <w:rFonts w:ascii="Myriad Pro" w:hAnsi="Myriad Pro" w:cs="Arial"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6C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6C"/>
    <w:rPr>
      <w:rFonts w:ascii="Tahoma" w:hAnsi="Tahoma" w:cs="Tahoma"/>
      <w:color w:val="000000"/>
      <w:sz w:val="16"/>
      <w:szCs w:val="16"/>
      <w:lang w:eastAsia="en-GB"/>
    </w:rPr>
  </w:style>
  <w:style w:type="paragraph" w:styleId="NoSpacing">
    <w:name w:val="No Spacing"/>
    <w:basedOn w:val="Normal"/>
    <w:uiPriority w:val="1"/>
    <w:qFormat/>
    <w:rsid w:val="000053AE"/>
    <w:pPr>
      <w:spacing w:after="0"/>
    </w:pPr>
  </w:style>
  <w:style w:type="paragraph" w:customStyle="1" w:styleId="BasicParagraph">
    <w:name w:val="[Basic Paragraph]"/>
    <w:basedOn w:val="Normal"/>
    <w:uiPriority w:val="99"/>
    <w:rsid w:val="0082480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A066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IntroductoryParagraph">
    <w:name w:val="Introductory Paragraph"/>
    <w:basedOn w:val="Normal"/>
    <w:next w:val="Normal"/>
    <w:link w:val="IntroductoryParagraphChar"/>
    <w:qFormat/>
    <w:rsid w:val="008F6283"/>
    <w:rPr>
      <w:color w:val="005190"/>
      <w:sz w:val="20"/>
    </w:rPr>
  </w:style>
  <w:style w:type="paragraph" w:customStyle="1" w:styleId="DocumentCoverTitle">
    <w:name w:val="Document Cover Title"/>
    <w:basedOn w:val="Normal"/>
    <w:link w:val="DocumentCoverTitleChar"/>
    <w:qFormat/>
    <w:rsid w:val="00B54741"/>
    <w:pPr>
      <w:spacing w:line="276" w:lineRule="auto"/>
    </w:pPr>
    <w:rPr>
      <w:color w:val="005190"/>
      <w:sz w:val="56"/>
    </w:rPr>
  </w:style>
  <w:style w:type="character" w:customStyle="1" w:styleId="IntroductoryParagraphChar">
    <w:name w:val="Introductory Paragraph Char"/>
    <w:basedOn w:val="DefaultParagraphFont"/>
    <w:link w:val="IntroductoryParagraph"/>
    <w:rsid w:val="008F6283"/>
    <w:rPr>
      <w:rFonts w:ascii="Arial" w:hAnsi="Arial" w:cs="Arial"/>
      <w:color w:val="005190"/>
      <w:sz w:val="20"/>
      <w:szCs w:val="17"/>
      <w:lang w:eastAsia="en-GB"/>
    </w:rPr>
  </w:style>
  <w:style w:type="paragraph" w:customStyle="1" w:styleId="DocumentCoverDate">
    <w:name w:val="Document Cover Date"/>
    <w:basedOn w:val="Normal"/>
    <w:link w:val="DocumentCoverDateChar"/>
    <w:qFormat/>
    <w:rsid w:val="00490326"/>
    <w:rPr>
      <w:b/>
      <w:sz w:val="28"/>
    </w:rPr>
  </w:style>
  <w:style w:type="character" w:customStyle="1" w:styleId="DocumentCoverTitleChar">
    <w:name w:val="Document Cover Title Char"/>
    <w:basedOn w:val="DefaultParagraphFont"/>
    <w:link w:val="DocumentCoverTitle"/>
    <w:rsid w:val="00B54741"/>
    <w:rPr>
      <w:rFonts w:ascii="Arial" w:hAnsi="Arial" w:cs="Arial"/>
      <w:color w:val="005190"/>
      <w:sz w:val="56"/>
      <w:szCs w:val="17"/>
      <w:lang w:eastAsia="en-GB"/>
    </w:rPr>
  </w:style>
  <w:style w:type="paragraph" w:styleId="ListParagraph">
    <w:name w:val="List Paragraph"/>
    <w:basedOn w:val="Normal"/>
    <w:uiPriority w:val="34"/>
    <w:qFormat/>
    <w:rsid w:val="00354500"/>
    <w:pPr>
      <w:numPr>
        <w:numId w:val="1"/>
      </w:numPr>
      <w:ind w:left="426" w:hanging="284"/>
      <w:contextualSpacing/>
    </w:pPr>
  </w:style>
  <w:style w:type="character" w:customStyle="1" w:styleId="DocumentCoverDateChar">
    <w:name w:val="Document Cover Date Char"/>
    <w:basedOn w:val="DefaultParagraphFont"/>
    <w:link w:val="DocumentCoverDate"/>
    <w:rsid w:val="00490326"/>
    <w:rPr>
      <w:rFonts w:ascii="Arial" w:hAnsi="Arial" w:cs="Arial"/>
      <w:b/>
      <w:color w:val="262626" w:themeColor="text1" w:themeTint="D9"/>
      <w:sz w:val="28"/>
      <w:szCs w:val="17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053A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53AE"/>
    <w:rPr>
      <w:rFonts w:ascii="Arial" w:hAnsi="Arial" w:cs="Arial"/>
      <w:i/>
      <w:color w:val="262626" w:themeColor="text1" w:themeTint="D9"/>
      <w:sz w:val="16"/>
      <w:szCs w:val="17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680BCC"/>
    <w:rPr>
      <w:rFonts w:ascii="Arial" w:hAnsi="Arial" w:cs="Arial"/>
      <w:color w:val="005190"/>
      <w:sz w:val="16"/>
      <w:szCs w:val="17"/>
      <w:lang w:eastAsia="en-GB"/>
    </w:rPr>
  </w:style>
  <w:style w:type="character" w:styleId="Hyperlink">
    <w:name w:val="Hyperlink"/>
    <w:basedOn w:val="DefaultParagraphFont"/>
    <w:uiPriority w:val="99"/>
    <w:unhideWhenUsed/>
    <w:rsid w:val="000053AE"/>
    <w:rPr>
      <w:color w:val="0000FF" w:themeColor="hyperlink"/>
      <w:u w:val="singl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80BCC"/>
    <w:pPr>
      <w:spacing w:after="0"/>
      <w:ind w:left="641"/>
    </w:pPr>
  </w:style>
  <w:style w:type="paragraph" w:customStyle="1" w:styleId="TOCTitle">
    <w:name w:val="TOC Title"/>
    <w:basedOn w:val="Normal"/>
    <w:next w:val="Normal"/>
    <w:link w:val="TOCTitleChar"/>
    <w:qFormat/>
    <w:rsid w:val="00680BCC"/>
    <w:pPr>
      <w:spacing w:before="1440" w:after="720"/>
    </w:pPr>
    <w:rPr>
      <w:color w:val="005190"/>
      <w:sz w:val="40"/>
      <w:szCs w:val="40"/>
    </w:rPr>
  </w:style>
  <w:style w:type="character" w:customStyle="1" w:styleId="TOCTitleChar">
    <w:name w:val="TOC Title Char"/>
    <w:basedOn w:val="DefaultParagraphFont"/>
    <w:link w:val="TOCTitle"/>
    <w:rsid w:val="00680BCC"/>
    <w:rPr>
      <w:rFonts w:ascii="Arial" w:hAnsi="Arial" w:cs="Arial"/>
      <w:color w:val="005190"/>
      <w:sz w:val="40"/>
      <w:szCs w:val="4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77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0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0B6"/>
    <w:rPr>
      <w:rFonts w:ascii="Arial" w:hAnsi="Arial" w:cs="Arial"/>
      <w:color w:val="262626" w:themeColor="text1" w:themeTint="D9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0B6"/>
    <w:rPr>
      <w:rFonts w:ascii="Arial" w:hAnsi="Arial" w:cs="Arial"/>
      <w:b/>
      <w:bCs/>
      <w:color w:val="262626" w:themeColor="text1" w:themeTint="D9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9F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666D1"/>
    <w:pPr>
      <w:spacing w:after="200" w:line="240" w:lineRule="auto"/>
    </w:pPr>
    <w:rPr>
      <w:rFonts w:ascii="Calibri" w:eastAsiaTheme="minorHAnsi" w:hAnsi="Calibri" w:cs="Times New Roman"/>
      <w:i/>
      <w:iCs/>
      <w:color w:val="1F497D" w:themeColor="text2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rsid w:val="00446CE2"/>
    <w:rPr>
      <w:rFonts w:asciiTheme="majorHAnsi" w:eastAsiaTheme="majorEastAsia" w:hAnsiTheme="majorHAnsi" w:cstheme="majorBidi"/>
      <w:color w:val="243F60" w:themeColor="accent1" w:themeShade="7F"/>
      <w:sz w:val="19"/>
      <w:szCs w:val="17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6CE2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7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6C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6C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customStyle="1" w:styleId="Ref-Lvl1">
    <w:name w:val="Ref - Lvl 1"/>
    <w:basedOn w:val="Heading1"/>
    <w:link w:val="Ref-Lvl1Char"/>
    <w:qFormat/>
    <w:rsid w:val="00297742"/>
    <w:pPr>
      <w:numPr>
        <w:numId w:val="16"/>
      </w:numPr>
      <w:tabs>
        <w:tab w:val="left" w:pos="709"/>
      </w:tabs>
      <w:spacing w:after="210"/>
    </w:pPr>
    <w:rPr>
      <w:sz w:val="32"/>
    </w:rPr>
  </w:style>
  <w:style w:type="paragraph" w:customStyle="1" w:styleId="Ref-Lvl2">
    <w:name w:val="Ref - Lvl 2"/>
    <w:basedOn w:val="Normal"/>
    <w:qFormat/>
    <w:rsid w:val="00297742"/>
    <w:pPr>
      <w:numPr>
        <w:ilvl w:val="1"/>
        <w:numId w:val="16"/>
      </w:numPr>
      <w:tabs>
        <w:tab w:val="left" w:pos="851"/>
      </w:tabs>
      <w:spacing w:line="280" w:lineRule="exact"/>
      <w:ind w:left="567"/>
      <w:jc w:val="both"/>
    </w:pPr>
  </w:style>
  <w:style w:type="character" w:customStyle="1" w:styleId="Ref-Lvl1Char">
    <w:name w:val="Ref - Lvl 1 Char"/>
    <w:basedOn w:val="Heading1Char"/>
    <w:link w:val="Ref-Lvl1"/>
    <w:rsid w:val="00297742"/>
    <w:rPr>
      <w:rFonts w:ascii="Arial" w:hAnsi="Arial" w:cs="Arial"/>
      <w:color w:val="005190"/>
      <w:sz w:val="32"/>
      <w:szCs w:val="17"/>
      <w:lang w:eastAsia="en-GB"/>
    </w:rPr>
  </w:style>
  <w:style w:type="paragraph" w:customStyle="1" w:styleId="Ref-Lvl3">
    <w:name w:val="Ref - Lvl 3"/>
    <w:basedOn w:val="Normal"/>
    <w:qFormat/>
    <w:rsid w:val="00297742"/>
    <w:pPr>
      <w:numPr>
        <w:ilvl w:val="2"/>
        <w:numId w:val="16"/>
      </w:numPr>
      <w:tabs>
        <w:tab w:val="left" w:pos="1560"/>
      </w:tabs>
      <w:spacing w:line="280" w:lineRule="exact"/>
      <w:ind w:left="1276" w:hanging="709"/>
      <w:jc w:val="both"/>
    </w:pPr>
  </w:style>
  <w:style w:type="paragraph" w:customStyle="1" w:styleId="Ref-Lvl4">
    <w:name w:val="Ref - Lvl 4"/>
    <w:basedOn w:val="Normal"/>
    <w:qFormat/>
    <w:rsid w:val="00297742"/>
    <w:pPr>
      <w:numPr>
        <w:ilvl w:val="3"/>
        <w:numId w:val="16"/>
      </w:numPr>
      <w:tabs>
        <w:tab w:val="left" w:pos="2410"/>
      </w:tabs>
      <w:spacing w:line="280" w:lineRule="exact"/>
      <w:ind w:left="2127" w:hanging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9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346A5-C4F9-470A-BB34-9B1F0B94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2D2E00DF</Template>
  <TotalTime>9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Process Innovation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Craig Edwards</dc:creator>
  <cp:lastModifiedBy>Daryll Tighe</cp:lastModifiedBy>
  <cp:revision>5</cp:revision>
  <cp:lastPrinted>2014-05-01T16:29:00Z</cp:lastPrinted>
  <dcterms:created xsi:type="dcterms:W3CDTF">2019-08-01T09:59:00Z</dcterms:created>
  <dcterms:modified xsi:type="dcterms:W3CDTF">2019-08-01T10:45:00Z</dcterms:modified>
</cp:coreProperties>
</file>